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5F6B5EC5"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471D05">
        <w:rPr>
          <w:b/>
          <w:bCs/>
          <w:noProof/>
          <w:sz w:val="24"/>
        </w:rPr>
        <w:t>4</w:t>
      </w:r>
      <w:r w:rsidR="00E16066">
        <w:rPr>
          <w:b/>
          <w:bCs/>
          <w:noProof/>
          <w:sz w:val="24"/>
        </w:rPr>
        <w:t xml:space="preserve"> Electronic</w:t>
      </w:r>
      <w:r>
        <w:rPr>
          <w:b/>
          <w:i/>
          <w:noProof/>
          <w:sz w:val="28"/>
        </w:rPr>
        <w:tab/>
      </w:r>
      <w:r w:rsidR="00675D97" w:rsidRPr="00675D97">
        <w:rPr>
          <w:b/>
          <w:bCs/>
          <w:i/>
          <w:noProof/>
          <w:sz w:val="28"/>
        </w:rPr>
        <w:t>R2-210498</w:t>
      </w:r>
      <w:r w:rsidR="00675D97">
        <w:rPr>
          <w:b/>
          <w:bCs/>
          <w:i/>
          <w:noProof/>
          <w:sz w:val="28"/>
        </w:rPr>
        <w:t>6</w:t>
      </w:r>
    </w:p>
    <w:p w14:paraId="1819841B" w14:textId="77777777" w:rsidR="00471D05" w:rsidRPr="001C568A" w:rsidRDefault="00471D05" w:rsidP="00471D05">
      <w:pPr>
        <w:pStyle w:val="CRCoverPage"/>
        <w:outlineLvl w:val="0"/>
        <w:rPr>
          <w:b/>
          <w:noProof/>
          <w:sz w:val="24"/>
          <w:lang w:val="en-US"/>
        </w:rPr>
      </w:pPr>
      <w:r w:rsidRPr="00550226">
        <w:rPr>
          <w:b/>
          <w:noProof/>
          <w:sz w:val="24"/>
        </w:rPr>
        <w:t xml:space="preserve">Elbonia, </w:t>
      </w:r>
      <w:r>
        <w:rPr>
          <w:b/>
          <w:noProof/>
          <w:sz w:val="24"/>
        </w:rPr>
        <w:t>May</w:t>
      </w:r>
      <w:r w:rsidRPr="007264ED">
        <w:rPr>
          <w:b/>
          <w:noProof/>
          <w:sz w:val="24"/>
        </w:rPr>
        <w:t xml:space="preserve"> 1</w:t>
      </w:r>
      <w:r>
        <w:rPr>
          <w:b/>
          <w:noProof/>
          <w:sz w:val="24"/>
        </w:rPr>
        <w:t>9th</w:t>
      </w:r>
      <w:r w:rsidRPr="007264ED">
        <w:rPr>
          <w:b/>
          <w:noProof/>
          <w:sz w:val="24"/>
        </w:rPr>
        <w:t xml:space="preserve"> –</w:t>
      </w:r>
      <w:r>
        <w:rPr>
          <w:b/>
          <w:noProof/>
          <w:sz w:val="24"/>
        </w:rPr>
        <w:t xml:space="preserve"> </w:t>
      </w:r>
      <w:r w:rsidRPr="007264ED">
        <w:rPr>
          <w:b/>
          <w:noProof/>
          <w:sz w:val="24"/>
        </w:rPr>
        <w:t>2</w:t>
      </w:r>
      <w:r>
        <w:rPr>
          <w:b/>
          <w:noProof/>
          <w:sz w:val="24"/>
        </w:rPr>
        <w:t>7th</w:t>
      </w:r>
      <w:r w:rsidRPr="007264ED">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AA54227" w:rsidR="001E41F3" w:rsidRPr="00410371" w:rsidRDefault="00F878EC"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6AD0A44" w:rsidR="001E41F3" w:rsidRPr="00410371" w:rsidRDefault="00C9589A" w:rsidP="00547111">
            <w:pPr>
              <w:pStyle w:val="CRCoverPage"/>
              <w:spacing w:after="0"/>
              <w:rPr>
                <w:noProof/>
              </w:rPr>
            </w:pPr>
            <w:r>
              <w:rPr>
                <w:b/>
                <w:noProof/>
                <w:sz w:val="28"/>
              </w:rPr>
              <w:t>2596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AF59E0"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89C889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F878EC">
              <w:rPr>
                <w:b/>
                <w:noProof/>
                <w:sz w:val="28"/>
              </w:rPr>
              <w:t>16.</w:t>
            </w:r>
            <w:r w:rsidR="00C9589A">
              <w:rPr>
                <w:b/>
                <w:noProof/>
                <w:sz w:val="28"/>
              </w:rPr>
              <w:t>4</w:t>
            </w:r>
            <w:r w:rsidR="00F878EC">
              <w:rPr>
                <w:b/>
                <w:noProof/>
                <w:sz w:val="28"/>
              </w:rPr>
              <w:t>.</w:t>
            </w:r>
            <w:r w:rsidR="00C9589A">
              <w:rPr>
                <w:b/>
                <w:noProof/>
                <w:sz w:val="28"/>
              </w:rPr>
              <w:t>1</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B55F8EF" w:rsidR="00F25D98" w:rsidRDefault="00F878E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C3BC164" w:rsidR="00F25D98" w:rsidRDefault="00F878E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5CAA76B" w:rsidR="001E41F3" w:rsidRDefault="008174BE" w:rsidP="00324A06">
            <w:pPr>
              <w:pStyle w:val="CRCoverPage"/>
              <w:spacing w:before="20" w:after="20"/>
              <w:ind w:left="100"/>
              <w:rPr>
                <w:noProof/>
              </w:rPr>
            </w:pPr>
            <w:r>
              <w:t xml:space="preserve">Corrections to directional collision handling in </w:t>
            </w:r>
            <w:r>
              <w:rPr>
                <w:rFonts w:cs="Arial"/>
              </w:rPr>
              <w:t>half-duplex operation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C1303BC" w:rsidR="001E41F3" w:rsidRDefault="008174BE" w:rsidP="00324A06">
            <w:pPr>
              <w:pStyle w:val="CRCoverPage"/>
              <w:spacing w:before="20" w:after="20"/>
              <w:ind w:left="100"/>
              <w:rPr>
                <w:noProof/>
              </w:rPr>
            </w:pPr>
            <w:r>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9676F95" w:rsidR="001E41F3" w:rsidRDefault="00324A06" w:rsidP="00324A06">
            <w:pPr>
              <w:pStyle w:val="CRCoverPage"/>
              <w:spacing w:before="20" w:after="20"/>
              <w:ind w:left="100"/>
              <w:rPr>
                <w:noProof/>
              </w:rPr>
            </w:pPr>
            <w:r>
              <w:t>20</w:t>
            </w:r>
            <w:r w:rsidR="007066A2">
              <w:t>2</w:t>
            </w:r>
            <w:r w:rsidR="00BA17E4">
              <w:t>1-0</w:t>
            </w:r>
            <w:r w:rsidR="008174BE">
              <w:t>5</w:t>
            </w:r>
            <w:r w:rsidR="00844C6D">
              <w:t>-10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174EFEA" w:rsidR="001E41F3" w:rsidRDefault="008174BE"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9CBC116" w:rsidR="001E41F3" w:rsidRDefault="00BF6FEF" w:rsidP="00324A06">
            <w:pPr>
              <w:pStyle w:val="CRCoverPage"/>
              <w:spacing w:before="20" w:after="20"/>
              <w:ind w:left="100"/>
              <w:rPr>
                <w:noProof/>
              </w:rPr>
            </w:pPr>
            <w:fldSimple w:instr=" DOCPROPERTY  Release  \* MERGEFORMAT ">
              <w:r w:rsidR="00D24991">
                <w:rPr>
                  <w:noProof/>
                </w:rPr>
                <w:t>Rel</w:t>
              </w:r>
              <w:r w:rsidR="00A27479">
                <w:rPr>
                  <w:noProof/>
                </w:rPr>
                <w:t>-</w:t>
              </w:r>
            </w:fldSimple>
            <w:r w:rsidR="00844C6D">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9D10F" w14:textId="650DF8E6" w:rsidR="008174BE" w:rsidRDefault="008174BE" w:rsidP="008174BE">
            <w:pPr>
              <w:pStyle w:val="CRCoverPage"/>
              <w:spacing w:before="20" w:after="80"/>
              <w:ind w:left="102"/>
            </w:pPr>
            <w:r>
              <w:rPr>
                <w:noProof/>
              </w:rPr>
              <w:t xml:space="preserve">The RAN1 LS reply in </w:t>
            </w:r>
            <w:hyperlink r:id="rId17" w:tgtFrame="_blank" w:history="1">
              <w:r>
                <w:rPr>
                  <w:rStyle w:val="Hyperlink"/>
                </w:rPr>
                <w:t>R2-2104717</w:t>
              </w:r>
            </w:hyperlink>
            <w:r>
              <w:t xml:space="preserve"> (replying to the original RAN2 LS in </w:t>
            </w:r>
            <w:r>
              <w:rPr>
                <w:rFonts w:cs="Arial"/>
                <w:lang w:val="en-US"/>
              </w:rPr>
              <w:t>R2-2010809</w:t>
            </w:r>
            <w:r>
              <w:t>) indicates that the RAN2 understanding based on which RRC signalling for the directional collision handling was made was correct and no changes are needed to the signalling, but RAN1 also indicates some clarifications to the usage of the collision handling:</w:t>
            </w:r>
          </w:p>
          <w:p w14:paraId="4BC21C59" w14:textId="77777777" w:rsidR="008174BE" w:rsidRDefault="008174BE" w:rsidP="008174BE">
            <w:pPr>
              <w:pStyle w:val="ListParagraph"/>
              <w:numPr>
                <w:ilvl w:val="0"/>
                <w:numId w:val="1"/>
              </w:numPr>
              <w:overflowPunct w:val="0"/>
              <w:autoSpaceDE w:val="0"/>
              <w:autoSpaceDN w:val="0"/>
              <w:adjustRightInd w:val="0"/>
              <w:spacing w:after="120"/>
              <w:textAlignment w:val="baseline"/>
              <w:rPr>
                <w:rFonts w:ascii="Arial" w:hAnsi="Arial" w:cs="Arial"/>
                <w:iCs/>
              </w:rPr>
            </w:pPr>
            <w:r>
              <w:rPr>
                <w:rFonts w:ascii="Arial" w:hAnsi="Arial" w:cs="Arial"/>
                <w:iCs/>
              </w:rPr>
              <w:t xml:space="preserve">RAN1 agrees to use the per-serving-cell configuration of </w:t>
            </w:r>
            <w:r>
              <w:rPr>
                <w:rFonts w:ascii="Arial" w:hAnsi="Arial" w:cs="Arial"/>
                <w:i/>
                <w:iCs/>
              </w:rPr>
              <w:t>directionalCollisionHandling</w:t>
            </w:r>
            <w:r>
              <w:rPr>
                <w:rFonts w:ascii="Arial" w:hAnsi="Arial" w:cs="Arial"/>
                <w:iCs/>
              </w:rPr>
              <w:t xml:space="preserve"> as currently implemented by RRC, and the collision handling operation is applied to the set of cell(s) configured/enabled by </w:t>
            </w:r>
            <w:r>
              <w:rPr>
                <w:rFonts w:ascii="Arial" w:hAnsi="Arial" w:cs="Arial"/>
                <w:i/>
                <w:iCs/>
              </w:rPr>
              <w:t>directionalCollisionHandling</w:t>
            </w:r>
            <w:r>
              <w:rPr>
                <w:rFonts w:ascii="Arial" w:hAnsi="Arial" w:cs="Arial"/>
                <w:iCs/>
              </w:rPr>
              <w:t xml:space="preserve"> within the cell group. </w:t>
            </w:r>
          </w:p>
          <w:p w14:paraId="70C65C8B" w14:textId="77777777" w:rsidR="008174BE" w:rsidRDefault="008174BE" w:rsidP="008174BE">
            <w:pPr>
              <w:pStyle w:val="ListParagraph"/>
              <w:numPr>
                <w:ilvl w:val="0"/>
                <w:numId w:val="1"/>
              </w:numPr>
              <w:overflowPunct w:val="0"/>
              <w:autoSpaceDE w:val="0"/>
              <w:autoSpaceDN w:val="0"/>
              <w:adjustRightInd w:val="0"/>
              <w:spacing w:after="120"/>
              <w:textAlignment w:val="baseline"/>
              <w:rPr>
                <w:rFonts w:ascii="Arial" w:hAnsi="Arial" w:cs="Arial"/>
                <w:iCs/>
              </w:rPr>
            </w:pPr>
            <w:r>
              <w:rPr>
                <w:rFonts w:ascii="Arial" w:hAnsi="Arial" w:cs="Arial"/>
                <w:iCs/>
              </w:rPr>
              <w:t>RAN1 also agrees that the UE does not expect any directional collision among the serving cells that the UE is not capable of simultaneous transmission and reception after the UE applies the directional collision handling within the set of cell(s).</w:t>
            </w:r>
          </w:p>
          <w:p w14:paraId="04D93503" w14:textId="77777777" w:rsidR="008174BE" w:rsidRDefault="008174BE" w:rsidP="008174BE">
            <w:pPr>
              <w:pStyle w:val="ListParagraph"/>
              <w:numPr>
                <w:ilvl w:val="0"/>
                <w:numId w:val="1"/>
              </w:numPr>
              <w:overflowPunct w:val="0"/>
              <w:autoSpaceDE w:val="0"/>
              <w:autoSpaceDN w:val="0"/>
              <w:adjustRightInd w:val="0"/>
              <w:spacing w:after="120"/>
              <w:textAlignment w:val="baseline"/>
              <w:rPr>
                <w:rFonts w:ascii="Arial" w:hAnsi="Arial" w:cs="Arial"/>
                <w:iCs/>
              </w:rPr>
            </w:pPr>
            <w:r>
              <w:rPr>
                <w:rFonts w:ascii="Arial" w:hAnsi="Arial" w:cs="Arial"/>
                <w:iCs/>
              </w:rPr>
              <w:t xml:space="preserve">In addition, RAN1 agrees that </w:t>
            </w:r>
          </w:p>
          <w:p w14:paraId="1BD378F4" w14:textId="77777777" w:rsidR="008174BE" w:rsidRDefault="008174BE" w:rsidP="008174BE">
            <w:pPr>
              <w:pStyle w:val="ListParagraph"/>
              <w:ind w:left="1080"/>
              <w:rPr>
                <w:rFonts w:ascii="Times New Roman" w:eastAsia="MS Mincho" w:hAnsi="Times New Roman" w:cs="Batang"/>
                <w:bCs/>
                <w:szCs w:val="22"/>
              </w:rPr>
            </w:pPr>
            <w:r>
              <w:rPr>
                <w:rFonts w:eastAsia="MS Mincho" w:cs="Batang"/>
                <w:bCs/>
                <w:szCs w:val="22"/>
              </w:rPr>
              <w:t>Rel-16 collision handling is applicable to TDD intra-band CA</w:t>
            </w:r>
          </w:p>
          <w:p w14:paraId="1AD3D959" w14:textId="77777777" w:rsidR="008174BE" w:rsidRDefault="008174BE" w:rsidP="008174BE">
            <w:pPr>
              <w:pStyle w:val="ListParagraph"/>
              <w:numPr>
                <w:ilvl w:val="1"/>
                <w:numId w:val="1"/>
              </w:numPr>
              <w:rPr>
                <w:rFonts w:eastAsia="MS Mincho" w:cs="Batang"/>
                <w:bCs/>
                <w:szCs w:val="22"/>
              </w:rPr>
            </w:pPr>
            <w:r>
              <w:rPr>
                <w:rFonts w:eastAsia="MS Mincho" w:cs="Batang"/>
                <w:bCs/>
                <w:szCs w:val="22"/>
              </w:rPr>
              <w:t xml:space="preserve">UE can report </w:t>
            </w:r>
            <w:r>
              <w:rPr>
                <w:rFonts w:eastAsia="MS Mincho" w:cs="Batang"/>
                <w:bCs/>
                <w:i/>
                <w:szCs w:val="22"/>
              </w:rPr>
              <w:t>half-DuplexTDD-CA-SameSCS-r16</w:t>
            </w:r>
            <w:r>
              <w:rPr>
                <w:rFonts w:eastAsia="MS Mincho" w:cs="Batang"/>
                <w:bCs/>
                <w:szCs w:val="22"/>
              </w:rPr>
              <w:t xml:space="preserve"> for a band combination that is intra-band only.</w:t>
            </w:r>
          </w:p>
          <w:p w14:paraId="4C45E15B" w14:textId="77777777" w:rsidR="008174BE" w:rsidRPr="00175EFE" w:rsidRDefault="008174BE" w:rsidP="008174BE">
            <w:pPr>
              <w:pStyle w:val="ListParagraph"/>
              <w:numPr>
                <w:ilvl w:val="1"/>
                <w:numId w:val="1"/>
              </w:numPr>
              <w:rPr>
                <w:rFonts w:eastAsia="MS Mincho" w:cs="Batang"/>
                <w:bCs/>
                <w:szCs w:val="22"/>
              </w:rPr>
            </w:pPr>
            <w:r>
              <w:rPr>
                <w:rFonts w:eastAsia="MS Mincho" w:cs="Batang"/>
                <w:bCs/>
                <w:szCs w:val="22"/>
              </w:rPr>
              <w:t xml:space="preserve">UE can report </w:t>
            </w:r>
            <w:r>
              <w:rPr>
                <w:rFonts w:eastAsia="MS Mincho" w:cs="Batang"/>
                <w:bCs/>
                <w:i/>
                <w:szCs w:val="22"/>
              </w:rPr>
              <w:t>half-DuplexTDD-CA-SameSCS-r16</w:t>
            </w:r>
            <w:r>
              <w:rPr>
                <w:rFonts w:eastAsia="MS Mincho" w:cs="Batang"/>
                <w:bCs/>
                <w:szCs w:val="22"/>
              </w:rPr>
              <w:t xml:space="preserve"> in case of mix of intra- and inter-band CA if </w:t>
            </w:r>
            <w:r>
              <w:rPr>
                <w:rFonts w:eastAsia="MS Mincho" w:cs="Batang"/>
                <w:bCs/>
                <w:i/>
                <w:szCs w:val="22"/>
              </w:rPr>
              <w:t>simultaneousRxTxInterBandCA</w:t>
            </w:r>
            <w:r>
              <w:rPr>
                <w:rFonts w:eastAsia="MS Mincho" w:cs="Batang"/>
                <w:bCs/>
                <w:szCs w:val="22"/>
              </w:rPr>
              <w:t xml:space="preserve"> is not included.</w:t>
            </w:r>
          </w:p>
          <w:p w14:paraId="415E8C08" w14:textId="0D03C7A0" w:rsidR="001E41F3" w:rsidRDefault="008174BE" w:rsidP="008174BE">
            <w:pPr>
              <w:pStyle w:val="CRCoverPage"/>
              <w:spacing w:before="20" w:after="80"/>
              <w:ind w:left="102"/>
            </w:pPr>
            <w:r>
              <w:rPr>
                <w:noProof/>
              </w:rPr>
              <w:t>Hence, some clarifications are needed to both UE capabilities and RRC signalling.</w:t>
            </w:r>
          </w:p>
        </w:tc>
      </w:tr>
      <w:tr w:rsidR="001E41F3" w14:paraId="30CD3F50" w14:textId="77777777" w:rsidTr="00547111">
        <w:tc>
          <w:tcPr>
            <w:tcW w:w="2694" w:type="dxa"/>
            <w:gridSpan w:val="2"/>
            <w:tcBorders>
              <w:left w:val="single" w:sz="4" w:space="0" w:color="auto"/>
            </w:tcBorders>
          </w:tcPr>
          <w:p w14:paraId="18C0A347" w14:textId="585814B0" w:rsidR="001E41F3" w:rsidRDefault="000C4896">
            <w:pPr>
              <w:pStyle w:val="CRCoverPage"/>
              <w:spacing w:after="0"/>
              <w:rPr>
                <w:b/>
                <w:i/>
                <w:noProof/>
                <w:sz w:val="8"/>
                <w:szCs w:val="8"/>
              </w:rPr>
            </w:pPr>
            <w:r>
              <w:rPr>
                <w:b/>
                <w:i/>
                <w:noProof/>
                <w:sz w:val="8"/>
                <w:szCs w:val="8"/>
              </w:rPr>
              <w:t>p</w:t>
            </w: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33CE5" w14:textId="24CF3A49" w:rsidR="00C9589A" w:rsidRDefault="00C9589A" w:rsidP="00C9589A">
            <w:pPr>
              <w:pStyle w:val="CRCoverPage"/>
              <w:spacing w:before="20" w:after="80"/>
              <w:ind w:left="100"/>
              <w:rPr>
                <w:noProof/>
              </w:rPr>
            </w:pPr>
            <w:r>
              <w:rPr>
                <w:noProof/>
              </w:rPr>
              <w:t>Clarify that UE only supports directional collision handling</w:t>
            </w:r>
            <w:r w:rsidRPr="00A74269">
              <w:rPr>
                <w:noProof/>
              </w:rPr>
              <w:t xml:space="preserve"> for </w:t>
            </w:r>
            <w:r w:rsidRPr="00C9589A">
              <w:rPr>
                <w:noProof/>
              </w:rPr>
              <w:t>for cells where UE supports simultaneous transmission and reception</w:t>
            </w:r>
            <w:r>
              <w:rPr>
                <w:noProof/>
              </w:rPr>
              <w:t>.</w:t>
            </w:r>
          </w:p>
          <w:p w14:paraId="2043D5FD" w14:textId="77777777" w:rsidR="00C9589A" w:rsidRPr="00441533" w:rsidRDefault="00C9589A" w:rsidP="00C9589A">
            <w:pPr>
              <w:pStyle w:val="CRCoverPage"/>
              <w:spacing w:before="20" w:after="80"/>
              <w:ind w:left="100"/>
              <w:rPr>
                <w:b/>
                <w:noProof/>
              </w:rPr>
            </w:pPr>
            <w:r w:rsidRPr="00441533">
              <w:rPr>
                <w:b/>
                <w:noProof/>
              </w:rPr>
              <w:t>Impact analysis</w:t>
            </w:r>
          </w:p>
          <w:p w14:paraId="6575189C" w14:textId="77777777" w:rsidR="00C9589A" w:rsidRDefault="00C9589A" w:rsidP="00C9589A">
            <w:pPr>
              <w:pStyle w:val="CRCoverPage"/>
              <w:spacing w:before="20" w:after="80"/>
              <w:ind w:left="100"/>
              <w:rPr>
                <w:noProof/>
              </w:rPr>
            </w:pPr>
            <w:r w:rsidRPr="00441533">
              <w:rPr>
                <w:noProof/>
                <w:u w:val="single"/>
              </w:rPr>
              <w:t>Impacted functionality</w:t>
            </w:r>
            <w:r>
              <w:rPr>
                <w:noProof/>
              </w:rPr>
              <w:t>: Half-duplex operation</w:t>
            </w:r>
          </w:p>
          <w:p w14:paraId="583E005F" w14:textId="77777777" w:rsidR="00C9589A" w:rsidRDefault="00C9589A" w:rsidP="00C9589A">
            <w:pPr>
              <w:pStyle w:val="CRCoverPage"/>
              <w:spacing w:before="20" w:after="80"/>
              <w:ind w:left="100"/>
              <w:rPr>
                <w:noProof/>
              </w:rPr>
            </w:pPr>
            <w:r w:rsidRPr="00441533">
              <w:rPr>
                <w:noProof/>
                <w:u w:val="single"/>
              </w:rPr>
              <w:lastRenderedPageBreak/>
              <w:t>Inter-operability</w:t>
            </w:r>
            <w:r>
              <w:rPr>
                <w:noProof/>
              </w:rPr>
              <w:t xml:space="preserve">: </w:t>
            </w:r>
          </w:p>
          <w:p w14:paraId="38343B64" w14:textId="39237E96" w:rsidR="00C9589A" w:rsidRDefault="00C9589A" w:rsidP="00C9589A">
            <w:pPr>
              <w:pStyle w:val="CRCoverPage"/>
              <w:numPr>
                <w:ilvl w:val="0"/>
                <w:numId w:val="3"/>
              </w:numPr>
              <w:tabs>
                <w:tab w:val="left" w:pos="384"/>
              </w:tabs>
              <w:spacing w:before="20" w:after="80"/>
              <w:ind w:left="384" w:hanging="284"/>
              <w:rPr>
                <w:noProof/>
              </w:rPr>
            </w:pPr>
            <w:r>
              <w:rPr>
                <w:noProof/>
              </w:rPr>
              <w:t>If the network is implemented according to the CR and the UE is not, there are no inter-operability issues since network will never configure UE for cases where UE doesn't support directional collision handling.</w:t>
            </w:r>
          </w:p>
          <w:p w14:paraId="7BF90C37" w14:textId="7E185D39" w:rsidR="00324A06" w:rsidRDefault="00C9589A" w:rsidP="00C9589A">
            <w:pPr>
              <w:pStyle w:val="CRCoverPage"/>
              <w:numPr>
                <w:ilvl w:val="0"/>
                <w:numId w:val="3"/>
              </w:numPr>
              <w:tabs>
                <w:tab w:val="left" w:pos="384"/>
              </w:tabs>
              <w:spacing w:before="20" w:after="80"/>
              <w:ind w:left="384" w:hanging="284"/>
              <w:rPr>
                <w:noProof/>
              </w:rPr>
            </w:pPr>
            <w:r>
              <w:rPr>
                <w:noProof/>
              </w:rPr>
              <w:t>If the UE is implemented according to the CR and the network is not, the network may configured directional collision handling for cases where UE doesn't support it, which may cause RLF.</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0BF8B63" w:rsidR="00324A06" w:rsidRDefault="00C9589A" w:rsidP="00324A06">
            <w:pPr>
              <w:pStyle w:val="CRCoverPage"/>
              <w:spacing w:after="0"/>
              <w:ind w:left="100"/>
              <w:rPr>
                <w:noProof/>
              </w:rPr>
            </w:pPr>
            <w:r>
              <w:rPr>
                <w:noProof/>
              </w:rPr>
              <w:t>Specification allows configuring directional collision handling for cases where UE doesn't support it.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76FC9FD" w:rsidR="00324A06" w:rsidRDefault="00C9589A"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5422CD11" w:rsidR="00324A06" w:rsidRDefault="00A90E63" w:rsidP="00324A06">
            <w:pPr>
              <w:pStyle w:val="CRCoverPage"/>
              <w:spacing w:after="0"/>
              <w:ind w:left="99"/>
              <w:rPr>
                <w:noProof/>
              </w:rPr>
            </w:pPr>
            <w:r>
              <w:rPr>
                <w:noProof/>
              </w:rPr>
              <w:t xml:space="preserve">TS38.213 CR0215, </w:t>
            </w:r>
            <w:r w:rsidR="00324A06">
              <w:rPr>
                <w:noProof/>
              </w:rPr>
              <w:t>TS</w:t>
            </w:r>
            <w:r w:rsidR="00C9589A">
              <w:rPr>
                <w:noProof/>
              </w:rPr>
              <w:t>38.306 CR0575</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6A4CF58" w:rsidR="00324A06" w:rsidRDefault="00C9589A"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BB3340B" w:rsidR="00324A06" w:rsidRDefault="00C9589A"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E951778" w14:textId="77777777" w:rsidR="00461DC0" w:rsidRPr="00DE5341" w:rsidRDefault="00461DC0" w:rsidP="00461DC0">
      <w:pPr>
        <w:pStyle w:val="Heading3"/>
      </w:pPr>
      <w:bookmarkStart w:id="1" w:name="_Toc60777158"/>
      <w:bookmarkStart w:id="2" w:name="_Toc68015098"/>
      <w:bookmarkStart w:id="3" w:name="_Hlk54206873"/>
      <w:r w:rsidRPr="00DE5341">
        <w:t>6.3.2</w:t>
      </w:r>
      <w:r w:rsidRPr="00DE5341">
        <w:tab/>
        <w:t>Radio resource control information elements</w:t>
      </w:r>
      <w:bookmarkEnd w:id="1"/>
      <w:bookmarkEnd w:id="2"/>
    </w:p>
    <w:bookmarkEnd w:id="3"/>
    <w:p w14:paraId="170B3504" w14:textId="068ADCBA" w:rsidR="00461DC0" w:rsidRPr="00DE5341" w:rsidRDefault="00461DC0" w:rsidP="00461DC0">
      <w:r w:rsidRPr="00461DC0">
        <w:rPr>
          <w:highlight w:val="yellow"/>
        </w:rPr>
        <w:t>&lt;UNNECESSARY PARTS OMITTED&gt;</w:t>
      </w:r>
    </w:p>
    <w:p w14:paraId="23FD871D" w14:textId="77777777" w:rsidR="00461DC0" w:rsidRPr="00DE5341" w:rsidRDefault="00461DC0" w:rsidP="00461DC0">
      <w:pPr>
        <w:pStyle w:val="Heading4"/>
      </w:pPr>
      <w:bookmarkStart w:id="4" w:name="_Toc60777379"/>
      <w:bookmarkStart w:id="5" w:name="_Toc68015319"/>
      <w:r w:rsidRPr="00DE5341">
        <w:t>–</w:t>
      </w:r>
      <w:r w:rsidRPr="00DE5341">
        <w:tab/>
      </w:r>
      <w:r w:rsidRPr="00DE5341">
        <w:rPr>
          <w:i/>
        </w:rPr>
        <w:t>ServingCellConfig</w:t>
      </w:r>
      <w:bookmarkEnd w:id="4"/>
      <w:bookmarkEnd w:id="5"/>
    </w:p>
    <w:p w14:paraId="503520E7" w14:textId="77777777" w:rsidR="00461DC0" w:rsidRPr="00DE5341" w:rsidRDefault="00461DC0" w:rsidP="00461DC0">
      <w:r w:rsidRPr="00DE5341">
        <w:t xml:space="preserve">The IE </w:t>
      </w:r>
      <w:r w:rsidRPr="00DE5341">
        <w:rPr>
          <w:i/>
        </w:rPr>
        <w:t xml:space="preserve">ServingCellConfig </w:t>
      </w:r>
      <w:r w:rsidRPr="00DE5341">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213C0EB1" w14:textId="77777777" w:rsidR="00461DC0" w:rsidRPr="00DE5341" w:rsidRDefault="00461DC0" w:rsidP="00461DC0">
      <w:pPr>
        <w:pStyle w:val="TH"/>
      </w:pPr>
      <w:r w:rsidRPr="00DE5341">
        <w:rPr>
          <w:bCs/>
          <w:i/>
          <w:iCs/>
        </w:rPr>
        <w:t xml:space="preserve">ServingCellConfig </w:t>
      </w:r>
      <w:r w:rsidRPr="00DE5341">
        <w:t>information element</w:t>
      </w:r>
    </w:p>
    <w:p w14:paraId="180C6ECD" w14:textId="77777777" w:rsidR="00461DC0" w:rsidRPr="00DE5341" w:rsidRDefault="00461DC0" w:rsidP="00461DC0">
      <w:pPr>
        <w:pStyle w:val="PL"/>
        <w:shd w:val="clear" w:color="auto" w:fill="E6E6E6"/>
        <w:rPr>
          <w:color w:val="808080"/>
        </w:rPr>
      </w:pPr>
      <w:r w:rsidRPr="00DE5341">
        <w:rPr>
          <w:color w:val="808080"/>
        </w:rPr>
        <w:t>-- ASN1START</w:t>
      </w:r>
    </w:p>
    <w:p w14:paraId="3003616D" w14:textId="77777777" w:rsidR="00461DC0" w:rsidRPr="00DE5341" w:rsidRDefault="00461DC0" w:rsidP="00461DC0">
      <w:pPr>
        <w:pStyle w:val="PL"/>
        <w:shd w:val="clear" w:color="auto" w:fill="E6E6E6"/>
        <w:rPr>
          <w:color w:val="808080"/>
        </w:rPr>
      </w:pPr>
      <w:r w:rsidRPr="00DE5341">
        <w:rPr>
          <w:color w:val="808080"/>
        </w:rPr>
        <w:t>-- TAG-SERVINGCELLCONFIG-START</w:t>
      </w:r>
    </w:p>
    <w:p w14:paraId="0CBD59DC" w14:textId="77777777" w:rsidR="00461DC0" w:rsidRPr="00DE5341" w:rsidRDefault="00461DC0" w:rsidP="00461DC0">
      <w:pPr>
        <w:pStyle w:val="PL"/>
        <w:shd w:val="clear" w:color="auto" w:fill="E6E6E6"/>
      </w:pPr>
    </w:p>
    <w:p w14:paraId="572CF66E" w14:textId="77777777" w:rsidR="00461DC0" w:rsidRPr="00DE5341" w:rsidRDefault="00461DC0" w:rsidP="00461DC0">
      <w:pPr>
        <w:pStyle w:val="PL"/>
        <w:shd w:val="clear" w:color="auto" w:fill="E6E6E6"/>
      </w:pPr>
      <w:r w:rsidRPr="00DE5341">
        <w:t xml:space="preserve">ServingCellConfig ::=               </w:t>
      </w:r>
      <w:r w:rsidRPr="00DE5341">
        <w:rPr>
          <w:color w:val="993366"/>
        </w:rPr>
        <w:t>SEQUENCE</w:t>
      </w:r>
      <w:r w:rsidRPr="00DE5341">
        <w:t xml:space="preserve"> {</w:t>
      </w:r>
    </w:p>
    <w:p w14:paraId="72F6CBED" w14:textId="77777777" w:rsidR="00461DC0" w:rsidRPr="00DE5341" w:rsidRDefault="00461DC0" w:rsidP="00461DC0">
      <w:pPr>
        <w:pStyle w:val="PL"/>
        <w:shd w:val="clear" w:color="auto" w:fill="E6E6E6"/>
        <w:rPr>
          <w:color w:val="808080"/>
        </w:rPr>
      </w:pPr>
      <w:r w:rsidRPr="00DE5341">
        <w:t xml:space="preserve">    tdd-UL-DL-ConfigurationDedicated    TDD-UL-DL-ConfigDedicated                                                </w:t>
      </w:r>
      <w:r w:rsidRPr="00DE5341">
        <w:rPr>
          <w:color w:val="993366"/>
        </w:rPr>
        <w:t>OPTIONAL</w:t>
      </w:r>
      <w:r w:rsidRPr="00DE5341">
        <w:t xml:space="preserve">,   </w:t>
      </w:r>
      <w:r w:rsidRPr="00DE5341">
        <w:rPr>
          <w:color w:val="808080"/>
        </w:rPr>
        <w:t>-- Cond TDD</w:t>
      </w:r>
    </w:p>
    <w:p w14:paraId="00FA2781" w14:textId="77777777" w:rsidR="00461DC0" w:rsidRPr="00DE5341" w:rsidRDefault="00461DC0" w:rsidP="00461DC0">
      <w:pPr>
        <w:pStyle w:val="PL"/>
        <w:shd w:val="clear" w:color="auto" w:fill="E6E6E6"/>
        <w:rPr>
          <w:color w:val="808080"/>
        </w:rPr>
      </w:pPr>
      <w:r w:rsidRPr="00DE5341">
        <w:t xml:space="preserve">    initialDownlinkBWP                  BWP-DownlinkDedicated                                                    </w:t>
      </w:r>
      <w:r w:rsidRPr="00DE5341">
        <w:rPr>
          <w:color w:val="993366"/>
        </w:rPr>
        <w:t>OPTIONAL</w:t>
      </w:r>
      <w:r w:rsidRPr="00DE5341">
        <w:t xml:space="preserve">,   </w:t>
      </w:r>
      <w:r w:rsidRPr="00DE5341">
        <w:rPr>
          <w:color w:val="808080"/>
        </w:rPr>
        <w:t>-- Need M</w:t>
      </w:r>
    </w:p>
    <w:p w14:paraId="17CA42A1" w14:textId="77777777" w:rsidR="00461DC0" w:rsidRPr="00DE5341" w:rsidRDefault="00461DC0" w:rsidP="00461DC0">
      <w:pPr>
        <w:pStyle w:val="PL"/>
        <w:shd w:val="clear" w:color="auto" w:fill="E6E6E6"/>
        <w:rPr>
          <w:color w:val="808080"/>
        </w:rPr>
      </w:pPr>
      <w:r w:rsidRPr="00DE5341">
        <w:t xml:space="preserve">    downlinkBWP-ToReleaseList           </w:t>
      </w:r>
      <w:r w:rsidRPr="00DE5341">
        <w:rPr>
          <w:color w:val="993366"/>
        </w:rPr>
        <w:t>SEQUENCE</w:t>
      </w:r>
      <w:r w:rsidRPr="00DE5341">
        <w:t xml:space="preserve"> (</w:t>
      </w:r>
      <w:r w:rsidRPr="00DE5341">
        <w:rPr>
          <w:color w:val="993366"/>
        </w:rPr>
        <w:t>SIZE</w:t>
      </w:r>
      <w:r w:rsidRPr="00DE5341">
        <w:t xml:space="preserve"> (1..maxNrofBWPs))</w:t>
      </w:r>
      <w:r w:rsidRPr="00DE5341">
        <w:rPr>
          <w:color w:val="993366"/>
        </w:rPr>
        <w:t xml:space="preserve"> OF</w:t>
      </w:r>
      <w:r w:rsidRPr="00DE5341">
        <w:t xml:space="preserve"> BWP-Id                               </w:t>
      </w:r>
      <w:r w:rsidRPr="00DE5341">
        <w:rPr>
          <w:color w:val="993366"/>
        </w:rPr>
        <w:t>OPTIONAL</w:t>
      </w:r>
      <w:r w:rsidRPr="00DE5341">
        <w:t xml:space="preserve">,   </w:t>
      </w:r>
      <w:r w:rsidRPr="00DE5341">
        <w:rPr>
          <w:color w:val="808080"/>
        </w:rPr>
        <w:t>-- Need N</w:t>
      </w:r>
    </w:p>
    <w:p w14:paraId="456AC7E5" w14:textId="77777777" w:rsidR="00461DC0" w:rsidRPr="00DE5341" w:rsidRDefault="00461DC0" w:rsidP="00461DC0">
      <w:pPr>
        <w:pStyle w:val="PL"/>
        <w:shd w:val="clear" w:color="auto" w:fill="E6E6E6"/>
        <w:rPr>
          <w:color w:val="808080"/>
        </w:rPr>
      </w:pPr>
      <w:r w:rsidRPr="00DE5341">
        <w:t xml:space="preserve">    downlinkBWP-ToAddModList            </w:t>
      </w:r>
      <w:r w:rsidRPr="00DE5341">
        <w:rPr>
          <w:color w:val="993366"/>
        </w:rPr>
        <w:t>SEQUENCE</w:t>
      </w:r>
      <w:r w:rsidRPr="00DE5341">
        <w:t xml:space="preserve"> (</w:t>
      </w:r>
      <w:r w:rsidRPr="00DE5341">
        <w:rPr>
          <w:color w:val="993366"/>
        </w:rPr>
        <w:t>SIZE</w:t>
      </w:r>
      <w:r w:rsidRPr="00DE5341">
        <w:t xml:space="preserve"> (1..maxNrofBWPs))</w:t>
      </w:r>
      <w:r w:rsidRPr="00DE5341">
        <w:rPr>
          <w:color w:val="993366"/>
        </w:rPr>
        <w:t xml:space="preserve"> OF</w:t>
      </w:r>
      <w:r w:rsidRPr="00DE5341">
        <w:t xml:space="preserve"> BWP-Downlink                         </w:t>
      </w:r>
      <w:r w:rsidRPr="00DE5341">
        <w:rPr>
          <w:color w:val="993366"/>
        </w:rPr>
        <w:t>OPTIONAL</w:t>
      </w:r>
      <w:r w:rsidRPr="00DE5341">
        <w:t xml:space="preserve">,   </w:t>
      </w:r>
      <w:r w:rsidRPr="00DE5341">
        <w:rPr>
          <w:color w:val="808080"/>
        </w:rPr>
        <w:t>-- Need N</w:t>
      </w:r>
    </w:p>
    <w:p w14:paraId="2C838461" w14:textId="77777777" w:rsidR="00461DC0" w:rsidRPr="00DE5341" w:rsidRDefault="00461DC0" w:rsidP="00461DC0">
      <w:pPr>
        <w:pStyle w:val="PL"/>
        <w:shd w:val="clear" w:color="auto" w:fill="E6E6E6"/>
        <w:rPr>
          <w:color w:val="808080"/>
        </w:rPr>
      </w:pPr>
      <w:r w:rsidRPr="00DE5341">
        <w:t xml:space="preserve">    firstActiveDownlinkBWP-Id           BWP-Id                                                                   </w:t>
      </w:r>
      <w:r w:rsidRPr="00DE5341">
        <w:rPr>
          <w:color w:val="993366"/>
        </w:rPr>
        <w:t>OPTIONAL</w:t>
      </w:r>
      <w:r w:rsidRPr="00DE5341">
        <w:t xml:space="preserve">,   </w:t>
      </w:r>
      <w:r w:rsidRPr="00DE5341">
        <w:rPr>
          <w:color w:val="808080"/>
        </w:rPr>
        <w:t>-- Cond SyncAndCellAdd</w:t>
      </w:r>
    </w:p>
    <w:p w14:paraId="4C7A59D9" w14:textId="77777777" w:rsidR="00461DC0" w:rsidRPr="00DE5341" w:rsidRDefault="00461DC0" w:rsidP="00461DC0">
      <w:pPr>
        <w:pStyle w:val="PL"/>
        <w:shd w:val="clear" w:color="auto" w:fill="E6E6E6"/>
      </w:pPr>
      <w:r w:rsidRPr="00DE5341">
        <w:t xml:space="preserve">    bwp-InactivityTimer                 </w:t>
      </w:r>
      <w:r w:rsidRPr="00DE5341">
        <w:rPr>
          <w:color w:val="993366"/>
        </w:rPr>
        <w:t>ENUMERATED</w:t>
      </w:r>
      <w:r w:rsidRPr="00DE5341">
        <w:t xml:space="preserve"> {ms2, ms3, ms4, ms5, ms6, ms8, ms10, ms20, ms30,</w:t>
      </w:r>
    </w:p>
    <w:p w14:paraId="0CD5C728" w14:textId="77777777" w:rsidR="00461DC0" w:rsidRPr="00DE5341" w:rsidRDefault="00461DC0" w:rsidP="00461DC0">
      <w:pPr>
        <w:pStyle w:val="PL"/>
        <w:shd w:val="clear" w:color="auto" w:fill="E6E6E6"/>
      </w:pPr>
      <w:r w:rsidRPr="00DE5341">
        <w:t xml:space="preserve">                                                    ms40,ms50, ms60, ms80,ms100, ms200,ms300, ms500,</w:t>
      </w:r>
    </w:p>
    <w:p w14:paraId="0045FD89" w14:textId="77777777" w:rsidR="00461DC0" w:rsidRPr="00DE5341" w:rsidRDefault="00461DC0" w:rsidP="00461DC0">
      <w:pPr>
        <w:pStyle w:val="PL"/>
        <w:shd w:val="clear" w:color="auto" w:fill="E6E6E6"/>
      </w:pPr>
      <w:r w:rsidRPr="00DE5341">
        <w:t xml:space="preserve">                                                    ms750, ms1280, ms1920, ms2560, spare10, spare9, spare8,</w:t>
      </w:r>
    </w:p>
    <w:p w14:paraId="181C267F" w14:textId="77777777" w:rsidR="00461DC0" w:rsidRPr="00DE5341" w:rsidRDefault="00461DC0" w:rsidP="00461DC0">
      <w:pPr>
        <w:pStyle w:val="PL"/>
        <w:shd w:val="clear" w:color="auto" w:fill="E6E6E6"/>
        <w:rPr>
          <w:color w:val="808080"/>
        </w:rPr>
      </w:pPr>
      <w:r w:rsidRPr="00DE5341">
        <w:t xml:space="preserve">                                                    spare7, spare6, spare5, spare4, spare3, spare2, spare1 }    </w:t>
      </w:r>
      <w:r w:rsidRPr="00DE5341">
        <w:rPr>
          <w:color w:val="993366"/>
        </w:rPr>
        <w:t>OPTIONAL</w:t>
      </w:r>
      <w:r w:rsidRPr="00DE5341">
        <w:t xml:space="preserve">,   </w:t>
      </w:r>
      <w:r w:rsidRPr="00DE5341">
        <w:rPr>
          <w:color w:val="808080"/>
        </w:rPr>
        <w:t>--Need R</w:t>
      </w:r>
    </w:p>
    <w:p w14:paraId="0AFD92AF" w14:textId="77777777" w:rsidR="00461DC0" w:rsidRPr="00DE5341" w:rsidRDefault="00461DC0" w:rsidP="00461DC0">
      <w:pPr>
        <w:pStyle w:val="PL"/>
        <w:shd w:val="clear" w:color="auto" w:fill="E6E6E6"/>
        <w:rPr>
          <w:color w:val="808080"/>
        </w:rPr>
      </w:pPr>
      <w:r w:rsidRPr="00DE5341">
        <w:t xml:space="preserve">    defaultDownlinkBWP-Id               BWP-Id                                                                  </w:t>
      </w:r>
      <w:r w:rsidRPr="00DE5341">
        <w:rPr>
          <w:color w:val="993366"/>
        </w:rPr>
        <w:t>OPTIONAL</w:t>
      </w:r>
      <w:r w:rsidRPr="00DE5341">
        <w:t xml:space="preserve">,   </w:t>
      </w:r>
      <w:r w:rsidRPr="00DE5341">
        <w:rPr>
          <w:color w:val="808080"/>
        </w:rPr>
        <w:t>-- Need S</w:t>
      </w:r>
    </w:p>
    <w:p w14:paraId="3CF0FC6D" w14:textId="77777777" w:rsidR="00461DC0" w:rsidRPr="00DE5341" w:rsidRDefault="00461DC0" w:rsidP="00461DC0">
      <w:pPr>
        <w:pStyle w:val="PL"/>
        <w:shd w:val="clear" w:color="auto" w:fill="E6E6E6"/>
        <w:rPr>
          <w:color w:val="808080"/>
        </w:rPr>
      </w:pPr>
      <w:r w:rsidRPr="00DE5341">
        <w:t xml:space="preserve">    uplinkConfig                        UplinkConfig                                                            </w:t>
      </w:r>
      <w:r w:rsidRPr="00DE5341">
        <w:rPr>
          <w:color w:val="993366"/>
        </w:rPr>
        <w:t>OPTIONAL</w:t>
      </w:r>
      <w:r w:rsidRPr="00DE5341">
        <w:t xml:space="preserve">,   </w:t>
      </w:r>
      <w:r w:rsidRPr="00DE5341">
        <w:rPr>
          <w:color w:val="808080"/>
        </w:rPr>
        <w:t>-- Need M</w:t>
      </w:r>
    </w:p>
    <w:p w14:paraId="0410BE1F" w14:textId="77777777" w:rsidR="00461DC0" w:rsidRPr="00DE5341" w:rsidRDefault="00461DC0" w:rsidP="00461DC0">
      <w:pPr>
        <w:pStyle w:val="PL"/>
        <w:shd w:val="clear" w:color="auto" w:fill="E6E6E6"/>
        <w:rPr>
          <w:color w:val="808080"/>
        </w:rPr>
      </w:pPr>
      <w:r w:rsidRPr="00DE5341">
        <w:t xml:space="preserve">    supplementaryUplink                 UplinkConfig                                                            </w:t>
      </w:r>
      <w:r w:rsidRPr="00DE5341">
        <w:rPr>
          <w:color w:val="993366"/>
        </w:rPr>
        <w:t>OPTIONAL</w:t>
      </w:r>
      <w:r w:rsidRPr="00DE5341">
        <w:t xml:space="preserve">,   </w:t>
      </w:r>
      <w:r w:rsidRPr="00DE5341">
        <w:rPr>
          <w:color w:val="808080"/>
        </w:rPr>
        <w:t>-- Need M</w:t>
      </w:r>
    </w:p>
    <w:p w14:paraId="115A4CC2" w14:textId="77777777" w:rsidR="00461DC0" w:rsidRPr="00DE5341" w:rsidRDefault="00461DC0" w:rsidP="00461DC0">
      <w:pPr>
        <w:pStyle w:val="PL"/>
        <w:shd w:val="clear" w:color="auto" w:fill="E6E6E6"/>
        <w:rPr>
          <w:color w:val="808080"/>
        </w:rPr>
      </w:pPr>
      <w:r w:rsidRPr="00DE5341">
        <w:t xml:space="preserve">    pdcch-ServingCellConfig             SetupRelease { PDCCH-ServingCellConfig }                                </w:t>
      </w:r>
      <w:r w:rsidRPr="00DE5341">
        <w:rPr>
          <w:color w:val="993366"/>
        </w:rPr>
        <w:t>OPTIONAL</w:t>
      </w:r>
      <w:r w:rsidRPr="00DE5341">
        <w:t xml:space="preserve">,   </w:t>
      </w:r>
      <w:r w:rsidRPr="00DE5341">
        <w:rPr>
          <w:color w:val="808080"/>
        </w:rPr>
        <w:t>-- Need M</w:t>
      </w:r>
    </w:p>
    <w:p w14:paraId="503F695F" w14:textId="77777777" w:rsidR="00461DC0" w:rsidRPr="00DE5341" w:rsidRDefault="00461DC0" w:rsidP="00461DC0">
      <w:pPr>
        <w:pStyle w:val="PL"/>
        <w:shd w:val="clear" w:color="auto" w:fill="E6E6E6"/>
        <w:rPr>
          <w:color w:val="808080"/>
        </w:rPr>
      </w:pPr>
      <w:r w:rsidRPr="00DE5341">
        <w:t xml:space="preserve">    pdsch-ServingCellConfig             SetupRelease { PDSCH-ServingCellConfig }                                </w:t>
      </w:r>
      <w:r w:rsidRPr="00DE5341">
        <w:rPr>
          <w:color w:val="993366"/>
        </w:rPr>
        <w:t>OPTIONAL</w:t>
      </w:r>
      <w:r w:rsidRPr="00DE5341">
        <w:t xml:space="preserve">,   </w:t>
      </w:r>
      <w:r w:rsidRPr="00DE5341">
        <w:rPr>
          <w:color w:val="808080"/>
        </w:rPr>
        <w:t>-- Need M</w:t>
      </w:r>
    </w:p>
    <w:p w14:paraId="2BBA3283" w14:textId="77777777" w:rsidR="00461DC0" w:rsidRPr="00DE5341" w:rsidRDefault="00461DC0" w:rsidP="00461DC0">
      <w:pPr>
        <w:pStyle w:val="PL"/>
        <w:shd w:val="clear" w:color="auto" w:fill="E6E6E6"/>
        <w:rPr>
          <w:color w:val="808080"/>
        </w:rPr>
      </w:pPr>
      <w:r w:rsidRPr="00DE5341">
        <w:t xml:space="preserve">    csi-MeasConfig                      SetupRelease { CSI-MeasConfig }                                         </w:t>
      </w:r>
      <w:r w:rsidRPr="00DE5341">
        <w:rPr>
          <w:color w:val="993366"/>
        </w:rPr>
        <w:t>OPTIONAL</w:t>
      </w:r>
      <w:r w:rsidRPr="00DE5341">
        <w:t xml:space="preserve">,   </w:t>
      </w:r>
      <w:r w:rsidRPr="00DE5341">
        <w:rPr>
          <w:color w:val="808080"/>
        </w:rPr>
        <w:t>-- Need M</w:t>
      </w:r>
    </w:p>
    <w:p w14:paraId="21308CA1" w14:textId="77777777" w:rsidR="00461DC0" w:rsidRPr="00DE5341" w:rsidRDefault="00461DC0" w:rsidP="00461DC0">
      <w:pPr>
        <w:pStyle w:val="PL"/>
        <w:shd w:val="clear" w:color="auto" w:fill="E6E6E6"/>
      </w:pPr>
      <w:r w:rsidRPr="00DE5341">
        <w:t xml:space="preserve">    sCellDeactivationTimer              </w:t>
      </w:r>
      <w:r w:rsidRPr="00DE5341">
        <w:rPr>
          <w:color w:val="993366"/>
        </w:rPr>
        <w:t>ENUMERATED</w:t>
      </w:r>
      <w:r w:rsidRPr="00DE5341">
        <w:t xml:space="preserve"> {ms20, ms40, ms80, ms160, ms200, ms240,</w:t>
      </w:r>
    </w:p>
    <w:p w14:paraId="5E8FC970" w14:textId="77777777" w:rsidR="00461DC0" w:rsidRPr="00DE5341" w:rsidRDefault="00461DC0" w:rsidP="00461DC0">
      <w:pPr>
        <w:pStyle w:val="PL"/>
        <w:shd w:val="clear" w:color="auto" w:fill="E6E6E6"/>
      </w:pPr>
      <w:r w:rsidRPr="00DE5341">
        <w:t xml:space="preserve">                                                    ms320, ms400, ms480, ms520, ms640, ms720,</w:t>
      </w:r>
    </w:p>
    <w:p w14:paraId="4D2FBC6E" w14:textId="77777777" w:rsidR="00461DC0" w:rsidRPr="00DE5341" w:rsidRDefault="00461DC0" w:rsidP="00461DC0">
      <w:pPr>
        <w:pStyle w:val="PL"/>
        <w:shd w:val="clear" w:color="auto" w:fill="E6E6E6"/>
        <w:rPr>
          <w:color w:val="808080"/>
        </w:rPr>
      </w:pPr>
      <w:r w:rsidRPr="00DE5341">
        <w:t xml:space="preserve">                                                    ms840, ms1280, spare2,spare1}       </w:t>
      </w:r>
      <w:r w:rsidRPr="00DE5341">
        <w:rPr>
          <w:color w:val="993366"/>
        </w:rPr>
        <w:t>OPTIONAL</w:t>
      </w:r>
      <w:r w:rsidRPr="00DE5341">
        <w:t xml:space="preserve">,   </w:t>
      </w:r>
      <w:r w:rsidRPr="00DE5341">
        <w:rPr>
          <w:color w:val="808080"/>
        </w:rPr>
        <w:t>-- Cond ServingCellWithoutPUCCH</w:t>
      </w:r>
    </w:p>
    <w:p w14:paraId="3B5CB3A2" w14:textId="77777777" w:rsidR="00461DC0" w:rsidRPr="00DE5341" w:rsidRDefault="00461DC0" w:rsidP="00461DC0">
      <w:pPr>
        <w:pStyle w:val="PL"/>
        <w:shd w:val="clear" w:color="auto" w:fill="E6E6E6"/>
        <w:rPr>
          <w:color w:val="808080"/>
        </w:rPr>
      </w:pPr>
      <w:r w:rsidRPr="00DE5341">
        <w:t xml:space="preserve">    crossCarrierSchedulingConfig        CrossCarrierSchedulingConfig                                            </w:t>
      </w:r>
      <w:r w:rsidRPr="00DE5341">
        <w:rPr>
          <w:color w:val="993366"/>
        </w:rPr>
        <w:t>OPTIONAL</w:t>
      </w:r>
      <w:r w:rsidRPr="00DE5341">
        <w:t xml:space="preserve">,   </w:t>
      </w:r>
      <w:r w:rsidRPr="00DE5341">
        <w:rPr>
          <w:color w:val="808080"/>
        </w:rPr>
        <w:t>-- Need M</w:t>
      </w:r>
    </w:p>
    <w:p w14:paraId="6E64285D" w14:textId="77777777" w:rsidR="00461DC0" w:rsidRPr="00DE5341" w:rsidRDefault="00461DC0" w:rsidP="00461DC0">
      <w:pPr>
        <w:pStyle w:val="PL"/>
        <w:shd w:val="clear" w:color="auto" w:fill="E6E6E6"/>
      </w:pPr>
      <w:r w:rsidRPr="00DE5341">
        <w:t xml:space="preserve">    tag-Id                              TAG-Id,</w:t>
      </w:r>
    </w:p>
    <w:p w14:paraId="136D61D0" w14:textId="77777777" w:rsidR="00461DC0" w:rsidRPr="00DE5341" w:rsidRDefault="00461DC0" w:rsidP="00461DC0">
      <w:pPr>
        <w:pStyle w:val="PL"/>
        <w:shd w:val="clear" w:color="auto" w:fill="E6E6E6"/>
        <w:rPr>
          <w:color w:val="808080"/>
        </w:rPr>
      </w:pPr>
      <w:r w:rsidRPr="00DE5341">
        <w:t xml:space="preserve">    dummy1                              </w:t>
      </w:r>
      <w:r w:rsidRPr="00DE5341">
        <w:rPr>
          <w:color w:val="993366"/>
        </w:rPr>
        <w:t>ENUMERATED</w:t>
      </w:r>
      <w:r w:rsidRPr="00DE5341">
        <w:t xml:space="preserve"> {enabled}                                                    </w:t>
      </w:r>
      <w:r w:rsidRPr="00DE5341">
        <w:rPr>
          <w:color w:val="993366"/>
        </w:rPr>
        <w:t>OPTIONAL</w:t>
      </w:r>
      <w:r w:rsidRPr="00DE5341">
        <w:t xml:space="preserve">,   </w:t>
      </w:r>
      <w:r w:rsidRPr="00DE5341">
        <w:rPr>
          <w:color w:val="808080"/>
        </w:rPr>
        <w:t>-- Need R</w:t>
      </w:r>
    </w:p>
    <w:p w14:paraId="664E1CEF" w14:textId="77777777" w:rsidR="00461DC0" w:rsidRPr="00DE5341" w:rsidRDefault="00461DC0" w:rsidP="00461DC0">
      <w:pPr>
        <w:pStyle w:val="PL"/>
        <w:shd w:val="clear" w:color="auto" w:fill="E6E6E6"/>
        <w:rPr>
          <w:color w:val="808080"/>
        </w:rPr>
      </w:pPr>
      <w:r w:rsidRPr="00DE5341">
        <w:t xml:space="preserve">    pathlossReferenceLinking            </w:t>
      </w:r>
      <w:r w:rsidRPr="00DE5341">
        <w:rPr>
          <w:color w:val="993366"/>
        </w:rPr>
        <w:t>ENUMERATED</w:t>
      </w:r>
      <w:r w:rsidRPr="00DE5341">
        <w:t xml:space="preserve"> {spCell, sCell}                                              </w:t>
      </w:r>
      <w:r w:rsidRPr="00DE5341">
        <w:rPr>
          <w:color w:val="993366"/>
        </w:rPr>
        <w:t>OPTIONAL</w:t>
      </w:r>
      <w:r w:rsidRPr="00DE5341">
        <w:t xml:space="preserve">,   </w:t>
      </w:r>
      <w:r w:rsidRPr="00DE5341">
        <w:rPr>
          <w:color w:val="808080"/>
        </w:rPr>
        <w:t>-- Cond SCellOnly</w:t>
      </w:r>
    </w:p>
    <w:p w14:paraId="5DB8FBC0" w14:textId="77777777" w:rsidR="00461DC0" w:rsidRPr="00DE5341" w:rsidRDefault="00461DC0" w:rsidP="00461DC0">
      <w:pPr>
        <w:pStyle w:val="PL"/>
        <w:shd w:val="clear" w:color="auto" w:fill="E6E6E6"/>
        <w:rPr>
          <w:color w:val="808080"/>
        </w:rPr>
      </w:pPr>
      <w:r w:rsidRPr="00DE5341">
        <w:t xml:space="preserve">    servingCellMO                       MeasObjectId                                                            </w:t>
      </w:r>
      <w:r w:rsidRPr="00DE5341">
        <w:rPr>
          <w:color w:val="993366"/>
        </w:rPr>
        <w:t>OPTIONAL</w:t>
      </w:r>
      <w:r w:rsidRPr="00DE5341">
        <w:t xml:space="preserve">,   </w:t>
      </w:r>
      <w:r w:rsidRPr="00DE5341">
        <w:rPr>
          <w:color w:val="808080"/>
        </w:rPr>
        <w:t>-- Cond MeasObject</w:t>
      </w:r>
    </w:p>
    <w:p w14:paraId="1C9EE96A" w14:textId="77777777" w:rsidR="00461DC0" w:rsidRPr="00DE5341" w:rsidRDefault="00461DC0" w:rsidP="00461DC0">
      <w:pPr>
        <w:pStyle w:val="PL"/>
        <w:shd w:val="clear" w:color="auto" w:fill="E6E6E6"/>
      </w:pPr>
      <w:r w:rsidRPr="00DE5341">
        <w:t xml:space="preserve">    ...,</w:t>
      </w:r>
    </w:p>
    <w:p w14:paraId="176D5A3B" w14:textId="77777777" w:rsidR="00461DC0" w:rsidRPr="00DE5341" w:rsidRDefault="00461DC0" w:rsidP="00461DC0">
      <w:pPr>
        <w:pStyle w:val="PL"/>
        <w:shd w:val="clear" w:color="auto" w:fill="E6E6E6"/>
        <w:rPr>
          <w:rFonts w:eastAsia="SimSun"/>
        </w:rPr>
      </w:pPr>
      <w:r w:rsidRPr="00DE5341">
        <w:t xml:space="preserve">    </w:t>
      </w:r>
      <w:r w:rsidRPr="00DE5341">
        <w:rPr>
          <w:rFonts w:eastAsia="SimSun"/>
        </w:rPr>
        <w:t>[[</w:t>
      </w:r>
    </w:p>
    <w:p w14:paraId="592B514A" w14:textId="77777777" w:rsidR="00461DC0" w:rsidRPr="00DE5341" w:rsidRDefault="00461DC0" w:rsidP="00461DC0">
      <w:pPr>
        <w:pStyle w:val="PL"/>
        <w:shd w:val="clear" w:color="auto" w:fill="E6E6E6"/>
        <w:rPr>
          <w:color w:val="808080"/>
        </w:rPr>
      </w:pPr>
      <w:r w:rsidRPr="00DE5341">
        <w:t xml:space="preserve">    lte-CRS-ToMatchAround               SetupRelease { RateMatchPatternLTE-CRS }                                </w:t>
      </w:r>
      <w:r w:rsidRPr="00DE5341">
        <w:rPr>
          <w:color w:val="993366"/>
        </w:rPr>
        <w:t>OPTIONAL</w:t>
      </w:r>
      <w:r w:rsidRPr="00DE5341">
        <w:t xml:space="preserve">,   </w:t>
      </w:r>
      <w:r w:rsidRPr="00DE5341">
        <w:rPr>
          <w:color w:val="808080"/>
        </w:rPr>
        <w:t>-- Need M</w:t>
      </w:r>
    </w:p>
    <w:p w14:paraId="6DDA6523" w14:textId="77777777" w:rsidR="00461DC0" w:rsidRPr="00DE5341" w:rsidRDefault="00461DC0" w:rsidP="00461DC0">
      <w:pPr>
        <w:pStyle w:val="PL"/>
        <w:shd w:val="clear" w:color="auto" w:fill="E6E6E6"/>
        <w:rPr>
          <w:color w:val="808080"/>
        </w:rPr>
      </w:pPr>
      <w:r w:rsidRPr="00DE5341">
        <w:t xml:space="preserve">    rateMatchPatternToAddModList        </w:t>
      </w:r>
      <w:r w:rsidRPr="00DE5341">
        <w:rPr>
          <w:color w:val="993366"/>
        </w:rPr>
        <w:t>SEQUENCE</w:t>
      </w:r>
      <w:r w:rsidRPr="00DE5341">
        <w:t xml:space="preserve"> (</w:t>
      </w:r>
      <w:r w:rsidRPr="00DE5341">
        <w:rPr>
          <w:color w:val="993366"/>
        </w:rPr>
        <w:t>SIZE</w:t>
      </w:r>
      <w:r w:rsidRPr="00DE5341">
        <w:t xml:space="preserve"> (1..maxNrofRateMatchPatterns))</w:t>
      </w:r>
      <w:r w:rsidRPr="00DE5341">
        <w:rPr>
          <w:color w:val="993366"/>
        </w:rPr>
        <w:t xml:space="preserve"> OF</w:t>
      </w:r>
      <w:r w:rsidRPr="00DE5341">
        <w:t xml:space="preserve"> RateMatchPattern       </w:t>
      </w:r>
      <w:r w:rsidRPr="00DE5341">
        <w:rPr>
          <w:color w:val="993366"/>
        </w:rPr>
        <w:t>OPTIONAL</w:t>
      </w:r>
      <w:r w:rsidRPr="00DE5341">
        <w:t xml:space="preserve">,   </w:t>
      </w:r>
      <w:r w:rsidRPr="00DE5341">
        <w:rPr>
          <w:color w:val="808080"/>
        </w:rPr>
        <w:t>-- Need N</w:t>
      </w:r>
    </w:p>
    <w:p w14:paraId="6E66E713" w14:textId="77777777" w:rsidR="00461DC0" w:rsidRPr="00DE5341" w:rsidRDefault="00461DC0" w:rsidP="00461DC0">
      <w:pPr>
        <w:pStyle w:val="PL"/>
        <w:shd w:val="clear" w:color="auto" w:fill="E6E6E6"/>
        <w:rPr>
          <w:color w:val="808080"/>
        </w:rPr>
      </w:pPr>
      <w:r w:rsidRPr="00DE5341">
        <w:t xml:space="preserve">    rateMatchPatternToReleaseList       </w:t>
      </w:r>
      <w:r w:rsidRPr="00DE5341">
        <w:rPr>
          <w:color w:val="993366"/>
        </w:rPr>
        <w:t>SEQUENCE</w:t>
      </w:r>
      <w:r w:rsidRPr="00DE5341">
        <w:t xml:space="preserve"> (</w:t>
      </w:r>
      <w:r w:rsidRPr="00DE5341">
        <w:rPr>
          <w:color w:val="993366"/>
        </w:rPr>
        <w:t>SIZE</w:t>
      </w:r>
      <w:r w:rsidRPr="00DE5341">
        <w:t xml:space="preserve"> (1..maxNrofRateMatchPatterns))</w:t>
      </w:r>
      <w:r w:rsidRPr="00DE5341">
        <w:rPr>
          <w:color w:val="993366"/>
        </w:rPr>
        <w:t xml:space="preserve"> OF</w:t>
      </w:r>
      <w:r w:rsidRPr="00DE5341">
        <w:t xml:space="preserve"> RateMatchPatternId     </w:t>
      </w:r>
      <w:r w:rsidRPr="00DE5341">
        <w:rPr>
          <w:color w:val="993366"/>
        </w:rPr>
        <w:t>OPTIONAL</w:t>
      </w:r>
      <w:r w:rsidRPr="00DE5341">
        <w:t xml:space="preserve">,   </w:t>
      </w:r>
      <w:r w:rsidRPr="00DE5341">
        <w:rPr>
          <w:color w:val="808080"/>
        </w:rPr>
        <w:t>-- Need N</w:t>
      </w:r>
    </w:p>
    <w:p w14:paraId="7CBBAB60" w14:textId="77777777" w:rsidR="00461DC0" w:rsidRPr="00DE5341" w:rsidRDefault="00461DC0" w:rsidP="00461DC0">
      <w:pPr>
        <w:pStyle w:val="PL"/>
        <w:shd w:val="clear" w:color="auto" w:fill="E6E6E6"/>
        <w:rPr>
          <w:color w:val="808080"/>
        </w:rPr>
      </w:pPr>
      <w:r w:rsidRPr="00DE5341">
        <w:t xml:space="preserve">    downlinkChannelBW-PerSCS-List       </w:t>
      </w:r>
      <w:r w:rsidRPr="00DE5341">
        <w:rPr>
          <w:color w:val="993366"/>
        </w:rPr>
        <w:t>SEQUENCE</w:t>
      </w:r>
      <w:r w:rsidRPr="00DE5341">
        <w:t xml:space="preserve"> (</w:t>
      </w:r>
      <w:r w:rsidRPr="00DE5341">
        <w:rPr>
          <w:color w:val="993366"/>
        </w:rPr>
        <w:t>SIZE</w:t>
      </w:r>
      <w:r w:rsidRPr="00DE5341">
        <w:t xml:space="preserve"> (1..maxSCSs))</w:t>
      </w:r>
      <w:r w:rsidRPr="00DE5341">
        <w:rPr>
          <w:color w:val="993366"/>
        </w:rPr>
        <w:t xml:space="preserve"> OF</w:t>
      </w:r>
      <w:r w:rsidRPr="00DE5341">
        <w:t xml:space="preserve"> SCS-SpecificCarrier                     </w:t>
      </w:r>
      <w:r w:rsidRPr="00DE5341">
        <w:rPr>
          <w:color w:val="993366"/>
        </w:rPr>
        <w:t>OPTIONAL</w:t>
      </w:r>
      <w:r w:rsidRPr="00DE5341">
        <w:t xml:space="preserve">    </w:t>
      </w:r>
      <w:r w:rsidRPr="00DE5341">
        <w:rPr>
          <w:color w:val="808080"/>
        </w:rPr>
        <w:t>-- Need S</w:t>
      </w:r>
    </w:p>
    <w:p w14:paraId="46AA7C3C" w14:textId="77777777" w:rsidR="00461DC0" w:rsidRPr="00DE5341" w:rsidRDefault="00461DC0" w:rsidP="00461DC0">
      <w:pPr>
        <w:pStyle w:val="PL"/>
        <w:shd w:val="clear" w:color="auto" w:fill="E6E6E6"/>
        <w:rPr>
          <w:rFonts w:eastAsia="SimSun"/>
        </w:rPr>
      </w:pPr>
      <w:r w:rsidRPr="00DE5341">
        <w:t xml:space="preserve">    </w:t>
      </w:r>
      <w:r w:rsidRPr="00DE5341">
        <w:rPr>
          <w:rFonts w:eastAsia="SimSun"/>
        </w:rPr>
        <w:t>]],</w:t>
      </w:r>
    </w:p>
    <w:p w14:paraId="156CD51A" w14:textId="77777777" w:rsidR="00461DC0" w:rsidRPr="00DE5341" w:rsidRDefault="00461DC0" w:rsidP="00461DC0">
      <w:pPr>
        <w:pStyle w:val="PL"/>
        <w:shd w:val="clear" w:color="auto" w:fill="E6E6E6"/>
        <w:rPr>
          <w:rFonts w:eastAsia="SimSun"/>
        </w:rPr>
      </w:pPr>
      <w:r w:rsidRPr="00DE5341">
        <w:t xml:space="preserve">    </w:t>
      </w:r>
      <w:r w:rsidRPr="00DE5341">
        <w:rPr>
          <w:rFonts w:eastAsia="SimSun"/>
        </w:rPr>
        <w:t>[[</w:t>
      </w:r>
    </w:p>
    <w:p w14:paraId="0B380EFB" w14:textId="77777777" w:rsidR="00461DC0" w:rsidRPr="00DE5341" w:rsidRDefault="00461DC0" w:rsidP="00461DC0">
      <w:pPr>
        <w:pStyle w:val="PL"/>
        <w:shd w:val="clear" w:color="auto" w:fill="E6E6E6"/>
        <w:rPr>
          <w:rFonts w:eastAsia="SimSun"/>
          <w:color w:val="808080"/>
        </w:rPr>
      </w:pPr>
      <w:r w:rsidRPr="00DE5341">
        <w:lastRenderedPageBreak/>
        <w:t xml:space="preserve">    supplementaryUplinkRelease-r16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00A36012" w14:textId="77777777" w:rsidR="00461DC0" w:rsidRPr="00DE5341" w:rsidRDefault="00461DC0" w:rsidP="00461DC0">
      <w:pPr>
        <w:pStyle w:val="PL"/>
        <w:shd w:val="clear" w:color="auto" w:fill="E6E6E6"/>
        <w:rPr>
          <w:color w:val="808080"/>
        </w:rPr>
      </w:pPr>
      <w:r w:rsidRPr="00DE5341">
        <w:t xml:space="preserve">    tdd-UL-DL-ConfigurationDedicated-IAB-MT-r16    TDD-UL-DL-ConfigDedicated-IAB-MT-r16                         </w:t>
      </w:r>
      <w:r w:rsidRPr="00DE5341">
        <w:rPr>
          <w:color w:val="993366"/>
        </w:rPr>
        <w:t>OPTIONAL</w:t>
      </w:r>
      <w:r w:rsidRPr="00DE5341">
        <w:t xml:space="preserve">,   </w:t>
      </w:r>
      <w:r w:rsidRPr="00DE5341">
        <w:rPr>
          <w:color w:val="808080"/>
        </w:rPr>
        <w:t>-- Cond TDD_IAB</w:t>
      </w:r>
    </w:p>
    <w:p w14:paraId="16A93E73" w14:textId="77777777" w:rsidR="00461DC0" w:rsidRPr="00DE5341" w:rsidRDefault="00461DC0" w:rsidP="00461DC0">
      <w:pPr>
        <w:pStyle w:val="PL"/>
        <w:shd w:val="clear" w:color="auto" w:fill="E6E6E6"/>
        <w:rPr>
          <w:color w:val="808080"/>
        </w:rPr>
      </w:pPr>
      <w:r w:rsidRPr="00DE5341">
        <w:t xml:space="preserve">    dormantBWP-Config-r16               SetupRelease { DormantBWP-Config-r16 }                                  </w:t>
      </w:r>
      <w:r w:rsidRPr="00DE5341">
        <w:rPr>
          <w:color w:val="993366"/>
        </w:rPr>
        <w:t>OPTIONAL</w:t>
      </w:r>
      <w:r w:rsidRPr="00DE5341">
        <w:t xml:space="preserve">,   </w:t>
      </w:r>
      <w:r w:rsidRPr="00DE5341">
        <w:rPr>
          <w:color w:val="808080"/>
        </w:rPr>
        <w:t>-- Need M</w:t>
      </w:r>
    </w:p>
    <w:p w14:paraId="75CD862F" w14:textId="77777777" w:rsidR="00461DC0" w:rsidRPr="00DE5341" w:rsidRDefault="00461DC0" w:rsidP="00461DC0">
      <w:pPr>
        <w:pStyle w:val="PL"/>
        <w:shd w:val="clear" w:color="auto" w:fill="E6E6E6"/>
      </w:pPr>
      <w:r w:rsidRPr="00DE5341">
        <w:t xml:space="preserve">    ca-SlotOffset-r16                   </w:t>
      </w:r>
      <w:r w:rsidRPr="00DE5341">
        <w:rPr>
          <w:color w:val="993366"/>
        </w:rPr>
        <w:t>CHOICE</w:t>
      </w:r>
      <w:r w:rsidRPr="00DE5341">
        <w:t xml:space="preserve"> {</w:t>
      </w:r>
    </w:p>
    <w:p w14:paraId="68A1BE8F" w14:textId="77777777" w:rsidR="00461DC0" w:rsidRPr="00DE5341" w:rsidRDefault="00461DC0" w:rsidP="00461DC0">
      <w:pPr>
        <w:pStyle w:val="PL"/>
        <w:shd w:val="clear" w:color="auto" w:fill="E6E6E6"/>
      </w:pPr>
      <w:r w:rsidRPr="00DE5341">
        <w:t xml:space="preserve">        refSCS15kHz                         </w:t>
      </w:r>
      <w:r w:rsidRPr="00DE5341">
        <w:rPr>
          <w:color w:val="993366"/>
        </w:rPr>
        <w:t>INTEGER</w:t>
      </w:r>
      <w:r w:rsidRPr="00DE5341">
        <w:t xml:space="preserve"> (-2..2),</w:t>
      </w:r>
    </w:p>
    <w:p w14:paraId="20185163" w14:textId="77777777" w:rsidR="00461DC0" w:rsidRPr="00DE5341" w:rsidRDefault="00461DC0" w:rsidP="00461DC0">
      <w:pPr>
        <w:pStyle w:val="PL"/>
        <w:shd w:val="clear" w:color="auto" w:fill="E6E6E6"/>
      </w:pPr>
      <w:r w:rsidRPr="00DE5341">
        <w:t xml:space="preserve">        refSCS30KHz                         </w:t>
      </w:r>
      <w:r w:rsidRPr="00DE5341">
        <w:rPr>
          <w:color w:val="993366"/>
        </w:rPr>
        <w:t>INTEGER</w:t>
      </w:r>
      <w:r w:rsidRPr="00DE5341">
        <w:t xml:space="preserve"> (-5..5),</w:t>
      </w:r>
    </w:p>
    <w:p w14:paraId="5FF709D8" w14:textId="77777777" w:rsidR="00461DC0" w:rsidRPr="00DE5341" w:rsidRDefault="00461DC0" w:rsidP="00461DC0">
      <w:pPr>
        <w:pStyle w:val="PL"/>
        <w:shd w:val="clear" w:color="auto" w:fill="E6E6E6"/>
      </w:pPr>
      <w:r w:rsidRPr="00DE5341">
        <w:t xml:space="preserve">        refSCS60KHz                         </w:t>
      </w:r>
      <w:r w:rsidRPr="00DE5341">
        <w:rPr>
          <w:color w:val="993366"/>
        </w:rPr>
        <w:t>INTEGER</w:t>
      </w:r>
      <w:r w:rsidRPr="00DE5341">
        <w:t xml:space="preserve"> (-10..10),</w:t>
      </w:r>
    </w:p>
    <w:p w14:paraId="23419D3B" w14:textId="77777777" w:rsidR="00461DC0" w:rsidRPr="00DE5341" w:rsidRDefault="00461DC0" w:rsidP="00461DC0">
      <w:pPr>
        <w:pStyle w:val="PL"/>
        <w:shd w:val="clear" w:color="auto" w:fill="E6E6E6"/>
      </w:pPr>
      <w:r w:rsidRPr="00DE5341">
        <w:t xml:space="preserve">        refSCS120KHz                        </w:t>
      </w:r>
      <w:r w:rsidRPr="00DE5341">
        <w:rPr>
          <w:color w:val="993366"/>
        </w:rPr>
        <w:t>INTEGER</w:t>
      </w:r>
      <w:r w:rsidRPr="00DE5341">
        <w:t xml:space="preserve"> (-20..20)</w:t>
      </w:r>
    </w:p>
    <w:p w14:paraId="27399A48" w14:textId="77777777" w:rsidR="00461DC0" w:rsidRPr="00DE5341" w:rsidRDefault="00461DC0" w:rsidP="00461DC0">
      <w:pPr>
        <w:pStyle w:val="PL"/>
        <w:shd w:val="clear" w:color="auto" w:fill="E6E6E6"/>
        <w:rPr>
          <w:color w:val="808080"/>
        </w:rPr>
      </w:pPr>
      <w:r w:rsidRPr="00DE5341">
        <w:t xml:space="preserve">    }                                                                                                           </w:t>
      </w:r>
      <w:r w:rsidRPr="00DE5341">
        <w:rPr>
          <w:color w:val="993366"/>
        </w:rPr>
        <w:t>OPTIONAL</w:t>
      </w:r>
      <w:r w:rsidRPr="00DE5341">
        <w:t xml:space="preserve">,   </w:t>
      </w:r>
      <w:r w:rsidRPr="00DE5341">
        <w:rPr>
          <w:color w:val="808080"/>
        </w:rPr>
        <w:t>-- Cond AsyncCA</w:t>
      </w:r>
    </w:p>
    <w:p w14:paraId="67E07852" w14:textId="77777777" w:rsidR="00461DC0" w:rsidRPr="00DE5341" w:rsidRDefault="00461DC0" w:rsidP="00461DC0">
      <w:pPr>
        <w:pStyle w:val="PL"/>
        <w:shd w:val="clear" w:color="auto" w:fill="E6E6E6"/>
        <w:rPr>
          <w:color w:val="808080"/>
        </w:rPr>
      </w:pPr>
      <w:r w:rsidRPr="00DE5341">
        <w:t xml:space="preserve">    </w:t>
      </w:r>
      <w:r w:rsidRPr="00DE5341">
        <w:rPr>
          <w:rFonts w:eastAsia="SimSun"/>
        </w:rPr>
        <w:t>dummy2</w:t>
      </w:r>
      <w:r w:rsidRPr="00DE5341">
        <w:t xml:space="preserve">                              SetupRelease { </w:t>
      </w:r>
      <w:r w:rsidRPr="00DE5341">
        <w:rPr>
          <w:rFonts w:eastAsia="SimSun"/>
        </w:rPr>
        <w:t>DummyJ</w:t>
      </w:r>
      <w:r w:rsidRPr="00DE5341">
        <w:t xml:space="preserve"> }                                                 </w:t>
      </w:r>
      <w:r w:rsidRPr="00DE5341">
        <w:rPr>
          <w:color w:val="993366"/>
        </w:rPr>
        <w:t>OPTIONAL</w:t>
      </w:r>
      <w:r w:rsidRPr="00DE5341">
        <w:t xml:space="preserve">,   </w:t>
      </w:r>
      <w:r w:rsidRPr="00DE5341">
        <w:rPr>
          <w:color w:val="808080"/>
        </w:rPr>
        <w:t>-- Need M</w:t>
      </w:r>
    </w:p>
    <w:p w14:paraId="2974DC86" w14:textId="77777777" w:rsidR="00461DC0" w:rsidRPr="00DE5341" w:rsidRDefault="00461DC0" w:rsidP="00461DC0">
      <w:pPr>
        <w:pStyle w:val="PL"/>
        <w:shd w:val="clear" w:color="auto" w:fill="E6E6E6"/>
        <w:rPr>
          <w:color w:val="808080"/>
        </w:rPr>
      </w:pPr>
      <w:r w:rsidRPr="00DE5341">
        <w:t xml:space="preserve">    intraCellGuardBandsDL-List-r16      </w:t>
      </w:r>
      <w:r w:rsidRPr="00DE5341">
        <w:rPr>
          <w:color w:val="993366"/>
        </w:rPr>
        <w:t>SEQUENCE</w:t>
      </w:r>
      <w:r w:rsidRPr="00DE5341">
        <w:t xml:space="preserve"> (</w:t>
      </w:r>
      <w:r w:rsidRPr="00DE5341">
        <w:rPr>
          <w:color w:val="993366"/>
        </w:rPr>
        <w:t>SIZE</w:t>
      </w:r>
      <w:r w:rsidRPr="00DE5341">
        <w:t xml:space="preserve"> (1..maxSCSs))</w:t>
      </w:r>
      <w:r w:rsidRPr="00DE5341">
        <w:rPr>
          <w:color w:val="993366"/>
        </w:rPr>
        <w:t xml:space="preserve"> OF</w:t>
      </w:r>
      <w:r w:rsidRPr="00DE5341">
        <w:t xml:space="preserve"> IntraCellGuardBandsPerSCS-r16           </w:t>
      </w:r>
      <w:r w:rsidRPr="00DE5341">
        <w:rPr>
          <w:color w:val="993366"/>
        </w:rPr>
        <w:t>OPTIONAL</w:t>
      </w:r>
      <w:r w:rsidRPr="00DE5341">
        <w:t xml:space="preserve">,   </w:t>
      </w:r>
      <w:r w:rsidRPr="00DE5341">
        <w:rPr>
          <w:color w:val="808080"/>
        </w:rPr>
        <w:t>-- Need S</w:t>
      </w:r>
    </w:p>
    <w:p w14:paraId="033CC864" w14:textId="77777777" w:rsidR="00461DC0" w:rsidRPr="00DE5341" w:rsidRDefault="00461DC0" w:rsidP="00461DC0">
      <w:pPr>
        <w:pStyle w:val="PL"/>
        <w:shd w:val="clear" w:color="auto" w:fill="E6E6E6"/>
        <w:rPr>
          <w:color w:val="808080"/>
        </w:rPr>
      </w:pPr>
      <w:r w:rsidRPr="00DE5341">
        <w:t xml:space="preserve">    intraCellGuardBandsUL-List-r16      </w:t>
      </w:r>
      <w:r w:rsidRPr="00DE5341">
        <w:rPr>
          <w:color w:val="993366"/>
        </w:rPr>
        <w:t>SEQUENCE</w:t>
      </w:r>
      <w:r w:rsidRPr="00DE5341">
        <w:t xml:space="preserve"> (</w:t>
      </w:r>
      <w:r w:rsidRPr="00DE5341">
        <w:rPr>
          <w:color w:val="993366"/>
        </w:rPr>
        <w:t>SIZE</w:t>
      </w:r>
      <w:r w:rsidRPr="00DE5341">
        <w:t xml:space="preserve"> (1..maxSCSs))</w:t>
      </w:r>
      <w:r w:rsidRPr="00DE5341">
        <w:rPr>
          <w:color w:val="993366"/>
        </w:rPr>
        <w:t xml:space="preserve"> OF</w:t>
      </w:r>
      <w:r w:rsidRPr="00DE5341">
        <w:t xml:space="preserve"> IntraCellGuardBandsPerSCS-r16           </w:t>
      </w:r>
      <w:r w:rsidRPr="00DE5341">
        <w:rPr>
          <w:color w:val="993366"/>
        </w:rPr>
        <w:t>OPTIONAL</w:t>
      </w:r>
      <w:r w:rsidRPr="00DE5341">
        <w:t xml:space="preserve">,   </w:t>
      </w:r>
      <w:r w:rsidRPr="00DE5341">
        <w:rPr>
          <w:color w:val="808080"/>
        </w:rPr>
        <w:t>-- Need S</w:t>
      </w:r>
    </w:p>
    <w:p w14:paraId="4DE05149" w14:textId="77777777" w:rsidR="00461DC0" w:rsidRPr="00DE5341" w:rsidRDefault="00461DC0" w:rsidP="00461DC0">
      <w:pPr>
        <w:pStyle w:val="PL"/>
        <w:shd w:val="clear" w:color="auto" w:fill="E6E6E6"/>
        <w:rPr>
          <w:color w:val="808080"/>
        </w:rPr>
      </w:pPr>
      <w:r w:rsidRPr="00DE5341">
        <w:t xml:space="preserve">    csi-RS-ValidationWithDCI-r16       </w:t>
      </w:r>
      <w:r w:rsidRPr="00DE5341">
        <w:rPr>
          <w:color w:val="993366"/>
        </w:rPr>
        <w:t>ENUMERATED</w:t>
      </w:r>
      <w:r w:rsidRPr="00DE5341">
        <w:t xml:space="preserve"> {enabled}                                                    </w:t>
      </w:r>
      <w:r w:rsidRPr="00DE5341">
        <w:rPr>
          <w:color w:val="993366"/>
        </w:rPr>
        <w:t>OPTIONAL</w:t>
      </w:r>
      <w:r w:rsidRPr="00DE5341">
        <w:t xml:space="preserve">,   </w:t>
      </w:r>
      <w:r w:rsidRPr="00DE5341">
        <w:rPr>
          <w:color w:val="808080"/>
        </w:rPr>
        <w:t>-- Need R</w:t>
      </w:r>
    </w:p>
    <w:p w14:paraId="319B36C3" w14:textId="77777777" w:rsidR="00461DC0" w:rsidRPr="00DE5341" w:rsidRDefault="00461DC0" w:rsidP="00461DC0">
      <w:pPr>
        <w:pStyle w:val="PL"/>
        <w:shd w:val="clear" w:color="auto" w:fill="E6E6E6"/>
        <w:rPr>
          <w:color w:val="808080"/>
        </w:rPr>
      </w:pPr>
      <w:r w:rsidRPr="00DE5341">
        <w:t xml:space="preserve">    lte-CRS-PatternList1-r16            SetupRelease { LTE-CRS-PatternList-r16 }                                </w:t>
      </w:r>
      <w:r w:rsidRPr="00DE5341">
        <w:rPr>
          <w:color w:val="993366"/>
        </w:rPr>
        <w:t>OPTIONAL</w:t>
      </w:r>
      <w:r w:rsidRPr="00DE5341">
        <w:t xml:space="preserve">,   </w:t>
      </w:r>
      <w:r w:rsidRPr="00DE5341">
        <w:rPr>
          <w:color w:val="808080"/>
        </w:rPr>
        <w:t>-- Need M</w:t>
      </w:r>
    </w:p>
    <w:p w14:paraId="2A90AE22" w14:textId="77777777" w:rsidR="00461DC0" w:rsidRPr="00DE5341" w:rsidRDefault="00461DC0" w:rsidP="00461DC0">
      <w:pPr>
        <w:pStyle w:val="PL"/>
        <w:shd w:val="clear" w:color="auto" w:fill="E6E6E6"/>
        <w:rPr>
          <w:color w:val="808080"/>
        </w:rPr>
      </w:pPr>
      <w:r w:rsidRPr="00DE5341">
        <w:t xml:space="preserve">    lte-CRS-PatternList2-r16            SetupRelease { LTE-CRS-PatternList-r16 }                                </w:t>
      </w:r>
      <w:r w:rsidRPr="00DE5341">
        <w:rPr>
          <w:color w:val="993366"/>
        </w:rPr>
        <w:t>OPTIONAL</w:t>
      </w:r>
      <w:r w:rsidRPr="00DE5341">
        <w:t xml:space="preserve">,   </w:t>
      </w:r>
      <w:r w:rsidRPr="00DE5341">
        <w:rPr>
          <w:color w:val="808080"/>
        </w:rPr>
        <w:t>-- Need M</w:t>
      </w:r>
    </w:p>
    <w:p w14:paraId="0B751949" w14:textId="77777777" w:rsidR="00461DC0" w:rsidRPr="00DE5341" w:rsidRDefault="00461DC0" w:rsidP="00461DC0">
      <w:pPr>
        <w:pStyle w:val="PL"/>
        <w:shd w:val="clear" w:color="auto" w:fill="E6E6E6"/>
        <w:rPr>
          <w:color w:val="808080"/>
        </w:rPr>
      </w:pPr>
      <w:r w:rsidRPr="00DE5341">
        <w:t xml:space="preserve">    crs-RateMatch-PerCORESETPoolIndex-r16  </w:t>
      </w:r>
      <w:r w:rsidRPr="00DE5341">
        <w:rPr>
          <w:color w:val="993366"/>
        </w:rPr>
        <w:t>ENUMERATED</w:t>
      </w:r>
      <w:r w:rsidRPr="00DE5341">
        <w:t xml:space="preserve"> {enabled}                                                 </w:t>
      </w:r>
      <w:r w:rsidRPr="00DE5341">
        <w:rPr>
          <w:color w:val="993366"/>
        </w:rPr>
        <w:t>OPTIONAL</w:t>
      </w:r>
      <w:r w:rsidRPr="00DE5341">
        <w:t xml:space="preserve">,   </w:t>
      </w:r>
      <w:r w:rsidRPr="00DE5341">
        <w:rPr>
          <w:color w:val="808080"/>
        </w:rPr>
        <w:t>-- Need R</w:t>
      </w:r>
    </w:p>
    <w:p w14:paraId="2657AB36" w14:textId="77777777" w:rsidR="00461DC0" w:rsidRPr="00DE5341" w:rsidRDefault="00461DC0" w:rsidP="00461DC0">
      <w:pPr>
        <w:pStyle w:val="PL"/>
        <w:shd w:val="clear" w:color="auto" w:fill="E6E6E6"/>
        <w:rPr>
          <w:color w:val="808080"/>
        </w:rPr>
      </w:pPr>
      <w:r w:rsidRPr="00DE5341">
        <w:t xml:space="preserve">    enableTwoDefaultTCI-States-r16      </w:t>
      </w:r>
      <w:r w:rsidRPr="00DE5341">
        <w:rPr>
          <w:color w:val="993366"/>
        </w:rPr>
        <w:t>ENUMERATED</w:t>
      </w:r>
      <w:r w:rsidRPr="00DE5341">
        <w:t xml:space="preserve"> {enabled}                                                    </w:t>
      </w:r>
      <w:r w:rsidRPr="00DE5341">
        <w:rPr>
          <w:color w:val="993366"/>
        </w:rPr>
        <w:t>OPTIONAL</w:t>
      </w:r>
      <w:r w:rsidRPr="00DE5341">
        <w:t xml:space="preserve">,   </w:t>
      </w:r>
      <w:r w:rsidRPr="00DE5341">
        <w:rPr>
          <w:color w:val="808080"/>
        </w:rPr>
        <w:t>-- Need R</w:t>
      </w:r>
    </w:p>
    <w:p w14:paraId="0C4FF81C" w14:textId="77777777" w:rsidR="00461DC0" w:rsidRPr="00DE5341" w:rsidRDefault="00461DC0" w:rsidP="00461DC0">
      <w:pPr>
        <w:pStyle w:val="PL"/>
        <w:shd w:val="clear" w:color="auto" w:fill="E6E6E6"/>
        <w:rPr>
          <w:color w:val="808080"/>
        </w:rPr>
      </w:pPr>
      <w:r w:rsidRPr="00DE5341">
        <w:t xml:space="preserve">    enableDefaultTCI-StatePerCoresetPoolIndex-r16 </w:t>
      </w:r>
      <w:r w:rsidRPr="00DE5341">
        <w:rPr>
          <w:color w:val="993366"/>
        </w:rPr>
        <w:t>ENUMERATED</w:t>
      </w:r>
      <w:r w:rsidRPr="00DE5341">
        <w:t xml:space="preserve"> {enabled}                                          </w:t>
      </w:r>
      <w:r w:rsidRPr="00DE5341">
        <w:rPr>
          <w:color w:val="993366"/>
        </w:rPr>
        <w:t>OPTIONAL</w:t>
      </w:r>
      <w:r w:rsidRPr="00DE5341">
        <w:t xml:space="preserve">,   </w:t>
      </w:r>
      <w:r w:rsidRPr="00DE5341">
        <w:rPr>
          <w:color w:val="808080"/>
        </w:rPr>
        <w:t>-- Need R</w:t>
      </w:r>
    </w:p>
    <w:p w14:paraId="72EDF434" w14:textId="77777777" w:rsidR="00461DC0" w:rsidRPr="00DE5341" w:rsidRDefault="00461DC0" w:rsidP="00461DC0">
      <w:pPr>
        <w:pStyle w:val="PL"/>
        <w:shd w:val="clear" w:color="auto" w:fill="E6E6E6"/>
        <w:rPr>
          <w:color w:val="808080"/>
        </w:rPr>
      </w:pPr>
      <w:r w:rsidRPr="00DE5341">
        <w:t xml:space="preserve">    enableBeamSwitchTiming-r16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2DBE6B46" w14:textId="77777777" w:rsidR="00461DC0" w:rsidRPr="00DE5341" w:rsidRDefault="00461DC0" w:rsidP="00461DC0">
      <w:pPr>
        <w:pStyle w:val="PL"/>
        <w:shd w:val="clear" w:color="auto" w:fill="E6E6E6"/>
        <w:rPr>
          <w:color w:val="808080"/>
        </w:rPr>
      </w:pPr>
      <w:r w:rsidRPr="00DE5341">
        <w:t xml:space="preserve">    cbg-TxDiffTBsProcessingType1-r16    </w:t>
      </w:r>
      <w:r w:rsidRPr="00DE5341">
        <w:rPr>
          <w:color w:val="993366"/>
        </w:rPr>
        <w:t>ENUMERATED</w:t>
      </w:r>
      <w:r w:rsidRPr="00DE5341">
        <w:t xml:space="preserve"> {enabled}                                                    </w:t>
      </w:r>
      <w:r w:rsidRPr="00DE5341">
        <w:rPr>
          <w:color w:val="993366"/>
        </w:rPr>
        <w:t>OPTIONAL</w:t>
      </w:r>
      <w:r w:rsidRPr="00DE5341">
        <w:t xml:space="preserve">,   </w:t>
      </w:r>
      <w:r w:rsidRPr="00DE5341">
        <w:rPr>
          <w:color w:val="808080"/>
        </w:rPr>
        <w:t>-- Need R</w:t>
      </w:r>
    </w:p>
    <w:p w14:paraId="7D2623FC" w14:textId="77777777" w:rsidR="00461DC0" w:rsidRPr="00DE5341" w:rsidRDefault="00461DC0" w:rsidP="00461DC0">
      <w:pPr>
        <w:pStyle w:val="PL"/>
        <w:shd w:val="clear" w:color="auto" w:fill="E6E6E6"/>
        <w:rPr>
          <w:color w:val="808080"/>
        </w:rPr>
      </w:pPr>
      <w:r w:rsidRPr="00DE5341">
        <w:t xml:space="preserve">    cbg-TxDiffTBsProcessingType2-r16    </w:t>
      </w:r>
      <w:r w:rsidRPr="00DE5341">
        <w:rPr>
          <w:color w:val="993366"/>
        </w:rPr>
        <w:t>ENUMERATED</w:t>
      </w:r>
      <w:r w:rsidRPr="00DE5341">
        <w:t xml:space="preserve"> {enabled}                                                    </w:t>
      </w:r>
      <w:r w:rsidRPr="00DE5341">
        <w:rPr>
          <w:color w:val="993366"/>
        </w:rPr>
        <w:t>OPTIONAL</w:t>
      </w:r>
      <w:r w:rsidRPr="00DE5341">
        <w:t xml:space="preserve">    </w:t>
      </w:r>
      <w:r w:rsidRPr="00DE5341">
        <w:rPr>
          <w:color w:val="808080"/>
        </w:rPr>
        <w:t>-- Need R</w:t>
      </w:r>
    </w:p>
    <w:p w14:paraId="3B3F664B" w14:textId="77777777" w:rsidR="00461DC0" w:rsidRPr="00DE5341" w:rsidRDefault="00461DC0" w:rsidP="00461DC0">
      <w:pPr>
        <w:pStyle w:val="PL"/>
        <w:shd w:val="clear" w:color="auto" w:fill="E6E6E6"/>
        <w:rPr>
          <w:rFonts w:eastAsia="SimSun"/>
        </w:rPr>
      </w:pPr>
      <w:r w:rsidRPr="00DE5341">
        <w:t xml:space="preserve">    </w:t>
      </w:r>
      <w:r w:rsidRPr="00DE5341">
        <w:rPr>
          <w:rFonts w:eastAsia="SimSun"/>
        </w:rPr>
        <w:t>]],</w:t>
      </w:r>
    </w:p>
    <w:p w14:paraId="0A442CE2" w14:textId="77777777" w:rsidR="00461DC0" w:rsidRPr="00DE5341" w:rsidRDefault="00461DC0" w:rsidP="00461DC0">
      <w:pPr>
        <w:pStyle w:val="PL"/>
        <w:shd w:val="clear" w:color="auto" w:fill="E6E6E6"/>
      </w:pPr>
      <w:r w:rsidRPr="00DE5341">
        <w:t xml:space="preserve">    [[</w:t>
      </w:r>
    </w:p>
    <w:p w14:paraId="747A8136" w14:textId="77777777" w:rsidR="00461DC0" w:rsidRPr="00DE5341" w:rsidRDefault="00461DC0" w:rsidP="00461DC0">
      <w:pPr>
        <w:pStyle w:val="PL"/>
        <w:shd w:val="clear" w:color="auto" w:fill="E6E6E6"/>
        <w:rPr>
          <w:color w:val="808080"/>
        </w:rPr>
      </w:pPr>
      <w:r w:rsidRPr="00DE5341">
        <w:t xml:space="preserve">    directionalCollisionHandling-r16    </w:t>
      </w:r>
      <w:r w:rsidRPr="00DE5341">
        <w:rPr>
          <w:color w:val="993366"/>
        </w:rPr>
        <w:t>ENUMERATED</w:t>
      </w:r>
      <w:r w:rsidRPr="00DE5341">
        <w:t xml:space="preserve"> {enabled}                                                    </w:t>
      </w:r>
      <w:r w:rsidRPr="00DE5341">
        <w:rPr>
          <w:color w:val="993366"/>
        </w:rPr>
        <w:t>OPTIONAL</w:t>
      </w:r>
      <w:r w:rsidRPr="00DE5341">
        <w:t xml:space="preserve">,   </w:t>
      </w:r>
      <w:r w:rsidRPr="00DE5341">
        <w:rPr>
          <w:color w:val="808080"/>
        </w:rPr>
        <w:t>-- Need R</w:t>
      </w:r>
    </w:p>
    <w:p w14:paraId="1ABBEDC7" w14:textId="77777777" w:rsidR="00461DC0" w:rsidRPr="00DE5341" w:rsidRDefault="00461DC0" w:rsidP="00461DC0">
      <w:pPr>
        <w:pStyle w:val="PL"/>
        <w:shd w:val="clear" w:color="auto" w:fill="E6E6E6"/>
        <w:rPr>
          <w:color w:val="808080"/>
        </w:rPr>
      </w:pPr>
      <w:r w:rsidRPr="00DE5341">
        <w:t xml:space="preserve">    </w:t>
      </w:r>
      <w:r w:rsidRPr="00DE5341">
        <w:rPr>
          <w:rFonts w:eastAsia="SimSun"/>
        </w:rPr>
        <w:t>channelAccessConfig-r16</w:t>
      </w:r>
      <w:r w:rsidRPr="00DE5341">
        <w:t xml:space="preserve">             SetupRelease { </w:t>
      </w:r>
      <w:r w:rsidRPr="00DE5341">
        <w:rPr>
          <w:rFonts w:eastAsia="SimSun"/>
        </w:rPr>
        <w:t>ChannelAccessConfig-</w:t>
      </w:r>
      <w:r w:rsidRPr="00DE5341">
        <w:t xml:space="preserve">r16 }                                </w:t>
      </w:r>
      <w:r w:rsidRPr="00DE5341">
        <w:rPr>
          <w:color w:val="993366"/>
        </w:rPr>
        <w:t>OPTIONAL</w:t>
      </w:r>
      <w:r w:rsidRPr="00DE5341">
        <w:t xml:space="preserve">    </w:t>
      </w:r>
      <w:r w:rsidRPr="00DE5341">
        <w:rPr>
          <w:color w:val="808080"/>
        </w:rPr>
        <w:t>-- Need M</w:t>
      </w:r>
    </w:p>
    <w:p w14:paraId="369DBA32" w14:textId="77777777" w:rsidR="00461DC0" w:rsidRPr="00DE5341" w:rsidRDefault="00461DC0" w:rsidP="00461DC0">
      <w:pPr>
        <w:pStyle w:val="PL"/>
        <w:shd w:val="clear" w:color="auto" w:fill="E6E6E6"/>
      </w:pPr>
      <w:r w:rsidRPr="00DE5341">
        <w:t xml:space="preserve">    ]]</w:t>
      </w:r>
    </w:p>
    <w:p w14:paraId="5BFCCDE7" w14:textId="77777777" w:rsidR="00461DC0" w:rsidRPr="00DE5341" w:rsidRDefault="00461DC0" w:rsidP="00461DC0">
      <w:pPr>
        <w:pStyle w:val="PL"/>
        <w:shd w:val="clear" w:color="auto" w:fill="E6E6E6"/>
      </w:pPr>
      <w:r w:rsidRPr="00DE5341">
        <w:t>}</w:t>
      </w:r>
    </w:p>
    <w:p w14:paraId="0C740A89" w14:textId="77777777" w:rsidR="00461DC0" w:rsidRPr="00DE5341" w:rsidRDefault="00461DC0" w:rsidP="00461DC0">
      <w:pPr>
        <w:pStyle w:val="PL"/>
        <w:shd w:val="clear" w:color="auto" w:fill="E6E6E6"/>
      </w:pPr>
    </w:p>
    <w:p w14:paraId="5AC4E7A9" w14:textId="77777777" w:rsidR="00461DC0" w:rsidRPr="00DE5341" w:rsidRDefault="00461DC0" w:rsidP="00461DC0">
      <w:pPr>
        <w:pStyle w:val="PL"/>
        <w:shd w:val="clear" w:color="auto" w:fill="E6E6E6"/>
      </w:pPr>
      <w:r w:rsidRPr="00DE5341">
        <w:t xml:space="preserve">UplinkConfig ::=                    </w:t>
      </w:r>
      <w:r w:rsidRPr="00DE5341">
        <w:rPr>
          <w:color w:val="993366"/>
        </w:rPr>
        <w:t>SEQUENCE</w:t>
      </w:r>
      <w:r w:rsidRPr="00DE5341">
        <w:t xml:space="preserve"> {</w:t>
      </w:r>
    </w:p>
    <w:p w14:paraId="4EF81995" w14:textId="77777777" w:rsidR="00461DC0" w:rsidRPr="00DE5341" w:rsidRDefault="00461DC0" w:rsidP="00461DC0">
      <w:pPr>
        <w:pStyle w:val="PL"/>
        <w:shd w:val="clear" w:color="auto" w:fill="E6E6E6"/>
        <w:rPr>
          <w:color w:val="808080"/>
        </w:rPr>
      </w:pPr>
      <w:r w:rsidRPr="00DE5341">
        <w:t xml:space="preserve">    initialUplinkBWP                    BWP-UplinkDedicated                                                     </w:t>
      </w:r>
      <w:r w:rsidRPr="00DE5341">
        <w:rPr>
          <w:color w:val="993366"/>
        </w:rPr>
        <w:t>OPTIONAL</w:t>
      </w:r>
      <w:r w:rsidRPr="00DE5341">
        <w:t xml:space="preserve">,   </w:t>
      </w:r>
      <w:r w:rsidRPr="00DE5341">
        <w:rPr>
          <w:color w:val="808080"/>
        </w:rPr>
        <w:t>-- Need M</w:t>
      </w:r>
    </w:p>
    <w:p w14:paraId="1EFA4525" w14:textId="77777777" w:rsidR="00461DC0" w:rsidRPr="00DE5341" w:rsidRDefault="00461DC0" w:rsidP="00461DC0">
      <w:pPr>
        <w:pStyle w:val="PL"/>
        <w:shd w:val="clear" w:color="auto" w:fill="E6E6E6"/>
        <w:rPr>
          <w:color w:val="808080"/>
        </w:rPr>
      </w:pPr>
      <w:r w:rsidRPr="00DE5341">
        <w:t xml:space="preserve">    uplinkBWP-ToReleaseList             </w:t>
      </w:r>
      <w:r w:rsidRPr="00DE5341">
        <w:rPr>
          <w:color w:val="993366"/>
        </w:rPr>
        <w:t>SEQUENCE</w:t>
      </w:r>
      <w:r w:rsidRPr="00DE5341">
        <w:t xml:space="preserve"> (</w:t>
      </w:r>
      <w:r w:rsidRPr="00DE5341">
        <w:rPr>
          <w:color w:val="993366"/>
        </w:rPr>
        <w:t>SIZE</w:t>
      </w:r>
      <w:r w:rsidRPr="00DE5341">
        <w:t xml:space="preserve"> (1..maxNrofBWPs))</w:t>
      </w:r>
      <w:r w:rsidRPr="00DE5341">
        <w:rPr>
          <w:color w:val="993366"/>
        </w:rPr>
        <w:t xml:space="preserve"> OF</w:t>
      </w:r>
      <w:r w:rsidRPr="00DE5341">
        <w:t xml:space="preserve"> BWP-Id                              </w:t>
      </w:r>
      <w:r w:rsidRPr="00DE5341">
        <w:rPr>
          <w:color w:val="993366"/>
        </w:rPr>
        <w:t>OPTIONAL</w:t>
      </w:r>
      <w:r w:rsidRPr="00DE5341">
        <w:t xml:space="preserve">,   </w:t>
      </w:r>
      <w:r w:rsidRPr="00DE5341">
        <w:rPr>
          <w:color w:val="808080"/>
        </w:rPr>
        <w:t>-- Need N</w:t>
      </w:r>
    </w:p>
    <w:p w14:paraId="023B5205" w14:textId="77777777" w:rsidR="00461DC0" w:rsidRPr="00DE5341" w:rsidRDefault="00461DC0" w:rsidP="00461DC0">
      <w:pPr>
        <w:pStyle w:val="PL"/>
        <w:shd w:val="clear" w:color="auto" w:fill="E6E6E6"/>
        <w:rPr>
          <w:color w:val="808080"/>
        </w:rPr>
      </w:pPr>
      <w:r w:rsidRPr="00DE5341">
        <w:t xml:space="preserve">    uplinkBWP-ToAddModList              </w:t>
      </w:r>
      <w:r w:rsidRPr="00DE5341">
        <w:rPr>
          <w:color w:val="993366"/>
        </w:rPr>
        <w:t>SEQUENCE</w:t>
      </w:r>
      <w:r w:rsidRPr="00DE5341">
        <w:t xml:space="preserve"> (</w:t>
      </w:r>
      <w:r w:rsidRPr="00DE5341">
        <w:rPr>
          <w:color w:val="993366"/>
        </w:rPr>
        <w:t>SIZE</w:t>
      </w:r>
      <w:r w:rsidRPr="00DE5341">
        <w:t xml:space="preserve"> (1..maxNrofBWPs))</w:t>
      </w:r>
      <w:r w:rsidRPr="00DE5341">
        <w:rPr>
          <w:color w:val="993366"/>
        </w:rPr>
        <w:t xml:space="preserve"> OF</w:t>
      </w:r>
      <w:r w:rsidRPr="00DE5341">
        <w:t xml:space="preserve"> BWP-Uplink                          </w:t>
      </w:r>
      <w:r w:rsidRPr="00DE5341">
        <w:rPr>
          <w:color w:val="993366"/>
        </w:rPr>
        <w:t>OPTIONAL</w:t>
      </w:r>
      <w:r w:rsidRPr="00DE5341">
        <w:t xml:space="preserve">,   </w:t>
      </w:r>
      <w:r w:rsidRPr="00DE5341">
        <w:rPr>
          <w:color w:val="808080"/>
        </w:rPr>
        <w:t>-- Need N</w:t>
      </w:r>
    </w:p>
    <w:p w14:paraId="38C6386C" w14:textId="77777777" w:rsidR="00461DC0" w:rsidRPr="00DE5341" w:rsidRDefault="00461DC0" w:rsidP="00461DC0">
      <w:pPr>
        <w:pStyle w:val="PL"/>
        <w:shd w:val="clear" w:color="auto" w:fill="E6E6E6"/>
        <w:rPr>
          <w:color w:val="808080"/>
        </w:rPr>
      </w:pPr>
      <w:r w:rsidRPr="00DE5341">
        <w:t xml:space="preserve">    firstActiveUplinkBWP-Id             BWP-Id                                                                  </w:t>
      </w:r>
      <w:r w:rsidRPr="00DE5341">
        <w:rPr>
          <w:color w:val="993366"/>
        </w:rPr>
        <w:t>OPTIONAL</w:t>
      </w:r>
      <w:r w:rsidRPr="00DE5341">
        <w:t xml:space="preserve">,   </w:t>
      </w:r>
      <w:r w:rsidRPr="00DE5341">
        <w:rPr>
          <w:color w:val="808080"/>
        </w:rPr>
        <w:t>-- Cond SyncAndCellAdd</w:t>
      </w:r>
    </w:p>
    <w:p w14:paraId="276F6054" w14:textId="77777777" w:rsidR="00461DC0" w:rsidRPr="00DE5341" w:rsidRDefault="00461DC0" w:rsidP="00461DC0">
      <w:pPr>
        <w:pStyle w:val="PL"/>
        <w:shd w:val="clear" w:color="auto" w:fill="E6E6E6"/>
        <w:rPr>
          <w:color w:val="808080"/>
        </w:rPr>
      </w:pPr>
      <w:r w:rsidRPr="00DE5341">
        <w:t xml:space="preserve">    pusch-ServingCellConfig             SetupRelease { PUSCH-ServingCellConfig }                                </w:t>
      </w:r>
      <w:r w:rsidRPr="00DE5341">
        <w:rPr>
          <w:color w:val="993366"/>
        </w:rPr>
        <w:t>OPTIONAL</w:t>
      </w:r>
      <w:r w:rsidRPr="00DE5341">
        <w:t xml:space="preserve">,   </w:t>
      </w:r>
      <w:r w:rsidRPr="00DE5341">
        <w:rPr>
          <w:color w:val="808080"/>
        </w:rPr>
        <w:t>-- Need M</w:t>
      </w:r>
    </w:p>
    <w:p w14:paraId="76CF3FDE" w14:textId="77777777" w:rsidR="00461DC0" w:rsidRPr="00DE5341" w:rsidRDefault="00461DC0" w:rsidP="00461DC0">
      <w:pPr>
        <w:pStyle w:val="PL"/>
        <w:shd w:val="clear" w:color="auto" w:fill="E6E6E6"/>
        <w:rPr>
          <w:color w:val="808080"/>
        </w:rPr>
      </w:pPr>
      <w:r w:rsidRPr="00DE5341">
        <w:t xml:space="preserve">    carrierSwitching                    SetupRelease { SRS-CarrierSwitching }                                   </w:t>
      </w:r>
      <w:r w:rsidRPr="00DE5341">
        <w:rPr>
          <w:color w:val="993366"/>
        </w:rPr>
        <w:t>OPTIONAL</w:t>
      </w:r>
      <w:r w:rsidRPr="00DE5341">
        <w:t xml:space="preserve">,   </w:t>
      </w:r>
      <w:r w:rsidRPr="00DE5341">
        <w:rPr>
          <w:color w:val="808080"/>
        </w:rPr>
        <w:t>-- Need M</w:t>
      </w:r>
    </w:p>
    <w:p w14:paraId="07D22130" w14:textId="77777777" w:rsidR="00461DC0" w:rsidRPr="00DE5341" w:rsidRDefault="00461DC0" w:rsidP="00461DC0">
      <w:pPr>
        <w:pStyle w:val="PL"/>
        <w:shd w:val="clear" w:color="auto" w:fill="E6E6E6"/>
      </w:pPr>
      <w:r w:rsidRPr="00DE5341">
        <w:t xml:space="preserve">    ...,</w:t>
      </w:r>
    </w:p>
    <w:p w14:paraId="234FD387" w14:textId="77777777" w:rsidR="00461DC0" w:rsidRPr="00DE5341" w:rsidRDefault="00461DC0" w:rsidP="00461DC0">
      <w:pPr>
        <w:pStyle w:val="PL"/>
        <w:shd w:val="clear" w:color="auto" w:fill="E6E6E6"/>
      </w:pPr>
      <w:r w:rsidRPr="00DE5341">
        <w:t xml:space="preserve">    [[</w:t>
      </w:r>
    </w:p>
    <w:p w14:paraId="4872B883" w14:textId="77777777" w:rsidR="00461DC0" w:rsidRPr="00DE5341" w:rsidRDefault="00461DC0" w:rsidP="00461DC0">
      <w:pPr>
        <w:pStyle w:val="PL"/>
        <w:shd w:val="clear" w:color="auto" w:fill="E6E6E6"/>
        <w:rPr>
          <w:color w:val="808080"/>
        </w:rPr>
      </w:pPr>
      <w:r w:rsidRPr="00DE5341">
        <w:t xml:space="preserve">    powerBoostPi2BPSK                   </w:t>
      </w:r>
      <w:r w:rsidRPr="00DE5341">
        <w:rPr>
          <w:color w:val="993366"/>
        </w:rPr>
        <w:t>BOOLEAN</w:t>
      </w:r>
      <w:r w:rsidRPr="00DE5341">
        <w:t xml:space="preserve">                                                                 </w:t>
      </w:r>
      <w:r w:rsidRPr="00DE5341">
        <w:rPr>
          <w:color w:val="993366"/>
        </w:rPr>
        <w:t>OPTIONAL</w:t>
      </w:r>
      <w:r w:rsidRPr="00DE5341">
        <w:t xml:space="preserve">,   </w:t>
      </w:r>
      <w:r w:rsidRPr="00DE5341">
        <w:rPr>
          <w:color w:val="808080"/>
        </w:rPr>
        <w:t>-- Need M</w:t>
      </w:r>
    </w:p>
    <w:p w14:paraId="741D4497" w14:textId="77777777" w:rsidR="00461DC0" w:rsidRPr="00DE5341" w:rsidRDefault="00461DC0" w:rsidP="00461DC0">
      <w:pPr>
        <w:pStyle w:val="PL"/>
        <w:shd w:val="clear" w:color="auto" w:fill="E6E6E6"/>
        <w:rPr>
          <w:color w:val="808080"/>
        </w:rPr>
      </w:pPr>
      <w:r w:rsidRPr="00DE5341">
        <w:t xml:space="preserve">    uplinkChannelBW-PerSCS-List         </w:t>
      </w:r>
      <w:r w:rsidRPr="00DE5341">
        <w:rPr>
          <w:color w:val="993366"/>
        </w:rPr>
        <w:t>SEQUENCE</w:t>
      </w:r>
      <w:r w:rsidRPr="00DE5341">
        <w:t xml:space="preserve"> (</w:t>
      </w:r>
      <w:r w:rsidRPr="00DE5341">
        <w:rPr>
          <w:color w:val="993366"/>
        </w:rPr>
        <w:t>SIZE</w:t>
      </w:r>
      <w:r w:rsidRPr="00DE5341">
        <w:t xml:space="preserve"> (1..maxSCSs))</w:t>
      </w:r>
      <w:r w:rsidRPr="00DE5341">
        <w:rPr>
          <w:color w:val="993366"/>
        </w:rPr>
        <w:t xml:space="preserve"> OF</w:t>
      </w:r>
      <w:r w:rsidRPr="00DE5341">
        <w:t xml:space="preserve"> SCS-SpecificCarrier                     </w:t>
      </w:r>
      <w:r w:rsidRPr="00DE5341">
        <w:rPr>
          <w:color w:val="993366"/>
        </w:rPr>
        <w:t>OPTIONAL</w:t>
      </w:r>
      <w:r w:rsidRPr="00DE5341">
        <w:t xml:space="preserve">    </w:t>
      </w:r>
      <w:r w:rsidRPr="00DE5341">
        <w:rPr>
          <w:color w:val="808080"/>
        </w:rPr>
        <w:t>-- Need S</w:t>
      </w:r>
    </w:p>
    <w:p w14:paraId="21DD4E3E" w14:textId="77777777" w:rsidR="00461DC0" w:rsidRPr="00DE5341" w:rsidRDefault="00461DC0" w:rsidP="00461DC0">
      <w:pPr>
        <w:pStyle w:val="PL"/>
        <w:shd w:val="clear" w:color="auto" w:fill="E6E6E6"/>
      </w:pPr>
      <w:r w:rsidRPr="00DE5341">
        <w:t xml:space="preserve">    ]],</w:t>
      </w:r>
    </w:p>
    <w:p w14:paraId="420F5DE4" w14:textId="77777777" w:rsidR="00461DC0" w:rsidRPr="00DE5341" w:rsidRDefault="00461DC0" w:rsidP="00461DC0">
      <w:pPr>
        <w:pStyle w:val="PL"/>
        <w:shd w:val="clear" w:color="auto" w:fill="E6E6E6"/>
      </w:pPr>
      <w:r w:rsidRPr="00DE5341">
        <w:t xml:space="preserve">    [[</w:t>
      </w:r>
    </w:p>
    <w:p w14:paraId="6291C499" w14:textId="77777777" w:rsidR="00461DC0" w:rsidRPr="00DE5341" w:rsidRDefault="00461DC0" w:rsidP="00461DC0">
      <w:pPr>
        <w:pStyle w:val="PL"/>
        <w:shd w:val="clear" w:color="auto" w:fill="E6E6E6"/>
        <w:rPr>
          <w:color w:val="808080"/>
        </w:rPr>
      </w:pPr>
      <w:r w:rsidRPr="00DE5341">
        <w:t xml:space="preserve">    enablePL-RS-UpdateForPUSCH-SRS-r16  </w:t>
      </w:r>
      <w:r w:rsidRPr="00DE5341">
        <w:rPr>
          <w:color w:val="993366"/>
        </w:rPr>
        <w:t>ENUMERATED</w:t>
      </w:r>
      <w:r w:rsidRPr="00DE5341">
        <w:t xml:space="preserve"> {enabled}                                                    </w:t>
      </w:r>
      <w:r w:rsidRPr="00DE5341">
        <w:rPr>
          <w:color w:val="993366"/>
        </w:rPr>
        <w:t>OPTIONAL</w:t>
      </w:r>
      <w:r w:rsidRPr="00DE5341">
        <w:t xml:space="preserve">,   </w:t>
      </w:r>
      <w:r w:rsidRPr="00DE5341">
        <w:rPr>
          <w:color w:val="808080"/>
        </w:rPr>
        <w:t>-- Need R</w:t>
      </w:r>
    </w:p>
    <w:p w14:paraId="0D301A72" w14:textId="77777777" w:rsidR="00461DC0" w:rsidRPr="00DE5341" w:rsidRDefault="00461DC0" w:rsidP="00461DC0">
      <w:pPr>
        <w:pStyle w:val="PL"/>
        <w:shd w:val="clear" w:color="auto" w:fill="E6E6E6"/>
        <w:rPr>
          <w:color w:val="808080"/>
        </w:rPr>
      </w:pPr>
      <w:r w:rsidRPr="00DE5341">
        <w:t xml:space="preserve">    enableDefaultBeamPL-ForPUSCH0-0-r16 </w:t>
      </w:r>
      <w:r w:rsidRPr="00DE5341">
        <w:rPr>
          <w:color w:val="993366"/>
        </w:rPr>
        <w:t>ENUMERATED</w:t>
      </w:r>
      <w:r w:rsidRPr="00DE5341">
        <w:t xml:space="preserve"> {enabled}                                                    </w:t>
      </w:r>
      <w:r w:rsidRPr="00DE5341">
        <w:rPr>
          <w:color w:val="993366"/>
        </w:rPr>
        <w:t>OPTIONAL</w:t>
      </w:r>
      <w:r w:rsidRPr="00DE5341">
        <w:t xml:space="preserve">,   </w:t>
      </w:r>
      <w:r w:rsidRPr="00DE5341">
        <w:rPr>
          <w:color w:val="808080"/>
        </w:rPr>
        <w:t>-- Need R</w:t>
      </w:r>
    </w:p>
    <w:p w14:paraId="09733A5E" w14:textId="77777777" w:rsidR="00461DC0" w:rsidRPr="00DE5341" w:rsidRDefault="00461DC0" w:rsidP="00461DC0">
      <w:pPr>
        <w:pStyle w:val="PL"/>
        <w:shd w:val="clear" w:color="auto" w:fill="E6E6E6"/>
        <w:rPr>
          <w:color w:val="808080"/>
        </w:rPr>
      </w:pPr>
      <w:r w:rsidRPr="00DE5341">
        <w:t xml:space="preserve">    enableDefaultBeamPL-ForPUCCH-r16    </w:t>
      </w:r>
      <w:r w:rsidRPr="00DE5341">
        <w:rPr>
          <w:color w:val="993366"/>
        </w:rPr>
        <w:t>ENUMERATED</w:t>
      </w:r>
      <w:r w:rsidRPr="00DE5341">
        <w:t xml:space="preserve"> {enabled}                                                    </w:t>
      </w:r>
      <w:r w:rsidRPr="00DE5341">
        <w:rPr>
          <w:color w:val="993366"/>
        </w:rPr>
        <w:t>OPTIONAL</w:t>
      </w:r>
      <w:r w:rsidRPr="00DE5341">
        <w:t xml:space="preserve">,   </w:t>
      </w:r>
      <w:r w:rsidRPr="00DE5341">
        <w:rPr>
          <w:color w:val="808080"/>
        </w:rPr>
        <w:t>-- Need R</w:t>
      </w:r>
    </w:p>
    <w:p w14:paraId="2492EF68" w14:textId="77777777" w:rsidR="00461DC0" w:rsidRPr="00DE5341" w:rsidRDefault="00461DC0" w:rsidP="00461DC0">
      <w:pPr>
        <w:pStyle w:val="PL"/>
        <w:shd w:val="clear" w:color="auto" w:fill="E6E6E6"/>
        <w:rPr>
          <w:color w:val="808080"/>
        </w:rPr>
      </w:pPr>
      <w:r w:rsidRPr="00DE5341">
        <w:t xml:space="preserve">    enableDefaultBeamPL-ForSRS-r16      </w:t>
      </w:r>
      <w:r w:rsidRPr="00DE5341">
        <w:rPr>
          <w:color w:val="993366"/>
        </w:rPr>
        <w:t>ENUMERATED</w:t>
      </w:r>
      <w:r w:rsidRPr="00DE5341">
        <w:t xml:space="preserve"> {enabled}                                                    </w:t>
      </w:r>
      <w:r w:rsidRPr="00DE5341">
        <w:rPr>
          <w:color w:val="993366"/>
        </w:rPr>
        <w:t>OPTIONAL</w:t>
      </w:r>
      <w:r w:rsidRPr="00DE5341">
        <w:t xml:space="preserve">,   </w:t>
      </w:r>
      <w:r w:rsidRPr="00DE5341">
        <w:rPr>
          <w:color w:val="808080"/>
        </w:rPr>
        <w:t>-- Need R</w:t>
      </w:r>
    </w:p>
    <w:p w14:paraId="33F738A8" w14:textId="77777777" w:rsidR="00461DC0" w:rsidRPr="00DE5341" w:rsidRDefault="00461DC0" w:rsidP="00461DC0">
      <w:pPr>
        <w:pStyle w:val="PL"/>
        <w:shd w:val="clear" w:color="auto" w:fill="E6E6E6"/>
        <w:rPr>
          <w:color w:val="808080"/>
        </w:rPr>
      </w:pPr>
      <w:r w:rsidRPr="00DE5341">
        <w:t xml:space="preserve">    uplinkTxSwitching-r16               SetupRelease { UplinkTxSwitching-r16 }                                  </w:t>
      </w:r>
      <w:r w:rsidRPr="00DE5341">
        <w:rPr>
          <w:color w:val="993366"/>
        </w:rPr>
        <w:t>OPTIONAL</w:t>
      </w:r>
      <w:r w:rsidRPr="00DE5341">
        <w:t xml:space="preserve">,   </w:t>
      </w:r>
      <w:r w:rsidRPr="00DE5341">
        <w:rPr>
          <w:color w:val="808080"/>
        </w:rPr>
        <w:t>-- Need M</w:t>
      </w:r>
    </w:p>
    <w:p w14:paraId="2E4550A3" w14:textId="77777777" w:rsidR="00461DC0" w:rsidRPr="00DE5341" w:rsidRDefault="00461DC0" w:rsidP="00461DC0">
      <w:pPr>
        <w:pStyle w:val="PL"/>
        <w:shd w:val="clear" w:color="auto" w:fill="E6E6E6"/>
        <w:rPr>
          <w:color w:val="808080"/>
        </w:rPr>
      </w:pPr>
      <w:r w:rsidRPr="00DE5341">
        <w:t xml:space="preserve">    mpr-PowerBoost-FR2-r16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34333B42" w14:textId="77777777" w:rsidR="00461DC0" w:rsidRPr="00DE5341" w:rsidRDefault="00461DC0" w:rsidP="00461DC0">
      <w:pPr>
        <w:pStyle w:val="PL"/>
        <w:shd w:val="clear" w:color="auto" w:fill="E6E6E6"/>
      </w:pPr>
      <w:r w:rsidRPr="00DE5341">
        <w:t xml:space="preserve">    ]]</w:t>
      </w:r>
    </w:p>
    <w:p w14:paraId="2C7515BD" w14:textId="77777777" w:rsidR="00461DC0" w:rsidRPr="00DE5341" w:rsidRDefault="00461DC0" w:rsidP="00461DC0">
      <w:pPr>
        <w:pStyle w:val="PL"/>
        <w:shd w:val="clear" w:color="auto" w:fill="E6E6E6"/>
      </w:pPr>
      <w:r w:rsidRPr="00DE5341">
        <w:t>}</w:t>
      </w:r>
    </w:p>
    <w:p w14:paraId="22CFC76F" w14:textId="77777777" w:rsidR="00461DC0" w:rsidRPr="00DE5341" w:rsidRDefault="00461DC0" w:rsidP="00461DC0">
      <w:pPr>
        <w:pStyle w:val="PL"/>
        <w:shd w:val="clear" w:color="auto" w:fill="E6E6E6"/>
      </w:pPr>
    </w:p>
    <w:p w14:paraId="1822A3A6" w14:textId="77777777" w:rsidR="00461DC0" w:rsidRPr="00DE5341" w:rsidRDefault="00461DC0" w:rsidP="00461DC0">
      <w:pPr>
        <w:pStyle w:val="PL"/>
        <w:shd w:val="clear" w:color="auto" w:fill="E6E6E6"/>
      </w:pPr>
      <w:r w:rsidRPr="00DE5341">
        <w:t xml:space="preserve">DummyJ ::=                          </w:t>
      </w:r>
      <w:r w:rsidRPr="00DE5341">
        <w:rPr>
          <w:color w:val="993366"/>
        </w:rPr>
        <w:t>SEQUENCE</w:t>
      </w:r>
      <w:r w:rsidRPr="00DE5341">
        <w:t xml:space="preserve"> {</w:t>
      </w:r>
    </w:p>
    <w:p w14:paraId="03ECE53C" w14:textId="77777777" w:rsidR="00461DC0" w:rsidRPr="00DE5341" w:rsidRDefault="00461DC0" w:rsidP="00461DC0">
      <w:pPr>
        <w:pStyle w:val="PL"/>
        <w:shd w:val="clear" w:color="auto" w:fill="E6E6E6"/>
      </w:pPr>
      <w:r w:rsidRPr="00DE5341">
        <w:t xml:space="preserve">    maxEnergyDetectionThreshold-r16         </w:t>
      </w:r>
      <w:r w:rsidRPr="00DE5341">
        <w:rPr>
          <w:color w:val="993366"/>
        </w:rPr>
        <w:t>INTEGER</w:t>
      </w:r>
      <w:r w:rsidRPr="00DE5341">
        <w:t>(-85..-52),</w:t>
      </w:r>
    </w:p>
    <w:p w14:paraId="3222DEAD" w14:textId="77777777" w:rsidR="00461DC0" w:rsidRPr="00DE5341" w:rsidRDefault="00461DC0" w:rsidP="00461DC0">
      <w:pPr>
        <w:pStyle w:val="PL"/>
        <w:shd w:val="clear" w:color="auto" w:fill="E6E6E6"/>
      </w:pPr>
      <w:r w:rsidRPr="00DE5341">
        <w:t xml:space="preserve">    energyDetectionThresholdOffset-r16      </w:t>
      </w:r>
      <w:r w:rsidRPr="00DE5341">
        <w:rPr>
          <w:color w:val="993366"/>
        </w:rPr>
        <w:t>INTEGER</w:t>
      </w:r>
      <w:r w:rsidRPr="00DE5341">
        <w:t xml:space="preserve"> (-20..-13),</w:t>
      </w:r>
    </w:p>
    <w:p w14:paraId="7EC56F4E" w14:textId="77777777" w:rsidR="00461DC0" w:rsidRPr="00DE5341" w:rsidRDefault="00461DC0" w:rsidP="00461DC0">
      <w:pPr>
        <w:pStyle w:val="PL"/>
        <w:shd w:val="clear" w:color="auto" w:fill="E6E6E6"/>
        <w:rPr>
          <w:color w:val="808080"/>
        </w:rPr>
      </w:pPr>
      <w:r w:rsidRPr="00DE5341">
        <w:lastRenderedPageBreak/>
        <w:t xml:space="preserve">    ul-toDL-COT-SharingED-Threshold-r16     </w:t>
      </w:r>
      <w:r w:rsidRPr="00DE5341">
        <w:rPr>
          <w:color w:val="993366"/>
        </w:rPr>
        <w:t>INTEGER</w:t>
      </w:r>
      <w:r w:rsidRPr="00DE5341">
        <w:t xml:space="preserve"> (-85..-52)                                                  </w:t>
      </w:r>
      <w:r w:rsidRPr="00DE5341">
        <w:rPr>
          <w:color w:val="993366"/>
        </w:rPr>
        <w:t>OPTIONAL</w:t>
      </w:r>
      <w:r w:rsidRPr="00DE5341">
        <w:t xml:space="preserve">,   </w:t>
      </w:r>
      <w:r w:rsidRPr="00DE5341">
        <w:rPr>
          <w:color w:val="808080"/>
        </w:rPr>
        <w:t>-- Need R</w:t>
      </w:r>
    </w:p>
    <w:p w14:paraId="774C0914" w14:textId="77777777" w:rsidR="00461DC0" w:rsidRPr="00DE5341" w:rsidRDefault="00461DC0" w:rsidP="00461DC0">
      <w:pPr>
        <w:pStyle w:val="PL"/>
        <w:shd w:val="clear" w:color="auto" w:fill="E6E6E6"/>
        <w:rPr>
          <w:color w:val="808080"/>
        </w:rPr>
      </w:pPr>
      <w:r w:rsidRPr="00DE5341">
        <w:t xml:space="preserve">    absenceOfAnyOtherTechnology-r16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3B054D4F" w14:textId="77777777" w:rsidR="00461DC0" w:rsidRPr="00DE5341" w:rsidRDefault="00461DC0" w:rsidP="00461DC0">
      <w:pPr>
        <w:pStyle w:val="PL"/>
        <w:shd w:val="clear" w:color="auto" w:fill="E6E6E6"/>
      </w:pPr>
      <w:r w:rsidRPr="00DE5341">
        <w:t>}</w:t>
      </w:r>
    </w:p>
    <w:p w14:paraId="5573B214" w14:textId="77777777" w:rsidR="00461DC0" w:rsidRPr="00DE5341" w:rsidRDefault="00461DC0" w:rsidP="00461DC0">
      <w:pPr>
        <w:pStyle w:val="PL"/>
        <w:shd w:val="clear" w:color="auto" w:fill="E6E6E6"/>
      </w:pPr>
    </w:p>
    <w:p w14:paraId="52839610" w14:textId="77777777" w:rsidR="00461DC0" w:rsidRPr="00DE5341" w:rsidRDefault="00461DC0" w:rsidP="00461DC0">
      <w:pPr>
        <w:pStyle w:val="PL"/>
        <w:shd w:val="clear" w:color="auto" w:fill="E6E6E6"/>
      </w:pPr>
      <w:r w:rsidRPr="00DE5341">
        <w:t xml:space="preserve">ChannelAccessConfig-r16 ::=         </w:t>
      </w:r>
      <w:r w:rsidRPr="00DE5341">
        <w:rPr>
          <w:color w:val="993366"/>
        </w:rPr>
        <w:t>SEQUENCE</w:t>
      </w:r>
      <w:r w:rsidRPr="00DE5341">
        <w:t xml:space="preserve"> {</w:t>
      </w:r>
    </w:p>
    <w:p w14:paraId="1D20B3C3" w14:textId="77777777" w:rsidR="00461DC0" w:rsidRPr="00DE5341" w:rsidRDefault="00461DC0" w:rsidP="00461DC0">
      <w:pPr>
        <w:pStyle w:val="PL"/>
        <w:shd w:val="clear" w:color="auto" w:fill="E6E6E6"/>
      </w:pPr>
      <w:r w:rsidRPr="00DE5341">
        <w:t xml:space="preserve">    energyDetectionConfig-r16           </w:t>
      </w:r>
      <w:r w:rsidRPr="00DE5341">
        <w:rPr>
          <w:color w:val="993366"/>
        </w:rPr>
        <w:t>CHOICE</w:t>
      </w:r>
      <w:r w:rsidRPr="00DE5341">
        <w:t xml:space="preserve"> {</w:t>
      </w:r>
    </w:p>
    <w:p w14:paraId="0A9D126A" w14:textId="77777777" w:rsidR="00461DC0" w:rsidRPr="00DE5341" w:rsidRDefault="00461DC0" w:rsidP="00461DC0">
      <w:pPr>
        <w:pStyle w:val="PL"/>
        <w:shd w:val="clear" w:color="auto" w:fill="E6E6E6"/>
      </w:pPr>
      <w:r w:rsidRPr="00DE5341">
        <w:t xml:space="preserve">        maxEnergyDetectionThreshold-r16         </w:t>
      </w:r>
      <w:r w:rsidRPr="00DE5341">
        <w:rPr>
          <w:color w:val="993366"/>
        </w:rPr>
        <w:t>INTEGER</w:t>
      </w:r>
      <w:r w:rsidRPr="00DE5341">
        <w:t xml:space="preserve"> (-85..-52),</w:t>
      </w:r>
    </w:p>
    <w:p w14:paraId="46D8266D" w14:textId="77777777" w:rsidR="00461DC0" w:rsidRPr="00DE5341" w:rsidRDefault="00461DC0" w:rsidP="00461DC0">
      <w:pPr>
        <w:pStyle w:val="PL"/>
        <w:shd w:val="clear" w:color="auto" w:fill="E6E6E6"/>
      </w:pPr>
      <w:r w:rsidRPr="00DE5341">
        <w:t xml:space="preserve">        energyDetectionThresholdOffset-r16      </w:t>
      </w:r>
      <w:r w:rsidRPr="00DE5341">
        <w:rPr>
          <w:color w:val="993366"/>
        </w:rPr>
        <w:t>INTEGER</w:t>
      </w:r>
      <w:r w:rsidRPr="00DE5341">
        <w:t xml:space="preserve"> (-13..20)</w:t>
      </w:r>
    </w:p>
    <w:p w14:paraId="6D470D18" w14:textId="77777777" w:rsidR="00461DC0" w:rsidRPr="00DE5341" w:rsidRDefault="00461DC0" w:rsidP="00461DC0">
      <w:pPr>
        <w:pStyle w:val="PL"/>
        <w:shd w:val="clear" w:color="auto" w:fill="E6E6E6"/>
        <w:rPr>
          <w:color w:val="808080"/>
        </w:rPr>
      </w:pPr>
      <w:r w:rsidRPr="00DE5341">
        <w:t xml:space="preserve">    }                                                                                                           </w:t>
      </w:r>
      <w:r w:rsidRPr="00DE5341">
        <w:rPr>
          <w:color w:val="993366"/>
        </w:rPr>
        <w:t>OPTIONAL</w:t>
      </w:r>
      <w:r w:rsidRPr="00DE5341">
        <w:t xml:space="preserve">,   </w:t>
      </w:r>
      <w:r w:rsidRPr="00DE5341">
        <w:rPr>
          <w:color w:val="808080"/>
        </w:rPr>
        <w:t>-- Need R</w:t>
      </w:r>
    </w:p>
    <w:p w14:paraId="59CE4854" w14:textId="77777777" w:rsidR="00461DC0" w:rsidRPr="00DE5341" w:rsidRDefault="00461DC0" w:rsidP="00461DC0">
      <w:pPr>
        <w:pStyle w:val="PL"/>
        <w:shd w:val="clear" w:color="auto" w:fill="E6E6E6"/>
        <w:rPr>
          <w:color w:val="808080"/>
        </w:rPr>
      </w:pPr>
      <w:r w:rsidRPr="00DE5341">
        <w:t xml:space="preserve">    ul-toDL-COT-SharingED-Threshold-r16         </w:t>
      </w:r>
      <w:r w:rsidRPr="00DE5341">
        <w:rPr>
          <w:color w:val="993366"/>
        </w:rPr>
        <w:t>INTEGER</w:t>
      </w:r>
      <w:r w:rsidRPr="00DE5341">
        <w:t xml:space="preserve"> (-85..-52)                                              </w:t>
      </w:r>
      <w:r w:rsidRPr="00DE5341">
        <w:rPr>
          <w:color w:val="993366"/>
        </w:rPr>
        <w:t>OPTIONAL</w:t>
      </w:r>
      <w:r w:rsidRPr="00DE5341">
        <w:t xml:space="preserve">,   </w:t>
      </w:r>
      <w:r w:rsidRPr="00DE5341">
        <w:rPr>
          <w:color w:val="808080"/>
        </w:rPr>
        <w:t>-- Need R</w:t>
      </w:r>
    </w:p>
    <w:p w14:paraId="59B9AD09" w14:textId="77777777" w:rsidR="00461DC0" w:rsidRPr="00DE5341" w:rsidRDefault="00461DC0" w:rsidP="00461DC0">
      <w:pPr>
        <w:pStyle w:val="PL"/>
        <w:shd w:val="clear" w:color="auto" w:fill="E6E6E6"/>
        <w:rPr>
          <w:color w:val="808080"/>
        </w:rPr>
      </w:pPr>
      <w:r w:rsidRPr="00DE5341">
        <w:t xml:space="preserve">    absenceOfAnyOtherTechnology-r16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43300909" w14:textId="77777777" w:rsidR="00461DC0" w:rsidRPr="00DE5341" w:rsidRDefault="00461DC0" w:rsidP="00461DC0">
      <w:pPr>
        <w:pStyle w:val="PL"/>
        <w:shd w:val="clear" w:color="auto" w:fill="E6E6E6"/>
      </w:pPr>
      <w:r w:rsidRPr="00DE5341">
        <w:t>}</w:t>
      </w:r>
    </w:p>
    <w:p w14:paraId="24D78526" w14:textId="77777777" w:rsidR="00461DC0" w:rsidRPr="00DE5341" w:rsidRDefault="00461DC0" w:rsidP="00461DC0">
      <w:pPr>
        <w:pStyle w:val="PL"/>
        <w:shd w:val="clear" w:color="auto" w:fill="E6E6E6"/>
      </w:pPr>
    </w:p>
    <w:p w14:paraId="7B1BC556" w14:textId="77777777" w:rsidR="00461DC0" w:rsidRPr="00DE5341" w:rsidRDefault="00461DC0" w:rsidP="00461DC0">
      <w:pPr>
        <w:pStyle w:val="PL"/>
        <w:shd w:val="clear" w:color="auto" w:fill="E6E6E6"/>
      </w:pPr>
      <w:r w:rsidRPr="00DE5341">
        <w:t xml:space="preserve">IntraCellGuardBandsPerSCS-r16 ::=      </w:t>
      </w:r>
      <w:r w:rsidRPr="00DE5341">
        <w:rPr>
          <w:color w:val="993366"/>
        </w:rPr>
        <w:t>SEQUENCE</w:t>
      </w:r>
      <w:r w:rsidRPr="00DE5341">
        <w:t xml:space="preserve"> {</w:t>
      </w:r>
    </w:p>
    <w:p w14:paraId="736E7FD5" w14:textId="77777777" w:rsidR="00461DC0" w:rsidRPr="00DE5341" w:rsidRDefault="00461DC0" w:rsidP="00461DC0">
      <w:pPr>
        <w:pStyle w:val="PL"/>
        <w:shd w:val="clear" w:color="auto" w:fill="E6E6E6"/>
      </w:pPr>
      <w:r w:rsidRPr="00DE5341">
        <w:t xml:space="preserve">    guardBandSCS-r16                       SubcarrierSpacing,</w:t>
      </w:r>
    </w:p>
    <w:p w14:paraId="712AF780" w14:textId="77777777" w:rsidR="00461DC0" w:rsidRPr="00DE5341" w:rsidRDefault="00461DC0" w:rsidP="00461DC0">
      <w:pPr>
        <w:pStyle w:val="PL"/>
        <w:shd w:val="clear" w:color="auto" w:fill="E6E6E6"/>
      </w:pPr>
      <w:r w:rsidRPr="00DE5341">
        <w:t xml:space="preserve">    intraCellGuardBands-r16                </w:t>
      </w:r>
      <w:r w:rsidRPr="00DE5341">
        <w:rPr>
          <w:color w:val="993366"/>
        </w:rPr>
        <w:t>SEQUENCE</w:t>
      </w:r>
      <w:r w:rsidRPr="00DE5341">
        <w:t xml:space="preserve"> (</w:t>
      </w:r>
      <w:r w:rsidRPr="00DE5341">
        <w:rPr>
          <w:color w:val="993366"/>
        </w:rPr>
        <w:t>SIZE</w:t>
      </w:r>
      <w:r w:rsidRPr="00DE5341">
        <w:t xml:space="preserve"> (1..4))</w:t>
      </w:r>
      <w:r w:rsidRPr="00DE5341">
        <w:rPr>
          <w:color w:val="993366"/>
        </w:rPr>
        <w:t xml:space="preserve"> OF</w:t>
      </w:r>
      <w:r w:rsidRPr="00DE5341">
        <w:t xml:space="preserve"> GuardBand-r16</w:t>
      </w:r>
    </w:p>
    <w:p w14:paraId="1865E3B6" w14:textId="77777777" w:rsidR="00461DC0" w:rsidRPr="00DE5341" w:rsidRDefault="00461DC0" w:rsidP="00461DC0">
      <w:pPr>
        <w:pStyle w:val="PL"/>
        <w:shd w:val="clear" w:color="auto" w:fill="E6E6E6"/>
      </w:pPr>
      <w:r w:rsidRPr="00DE5341">
        <w:t>}</w:t>
      </w:r>
    </w:p>
    <w:p w14:paraId="17DD7A7C" w14:textId="77777777" w:rsidR="00461DC0" w:rsidRPr="00DE5341" w:rsidRDefault="00461DC0" w:rsidP="00461DC0">
      <w:pPr>
        <w:pStyle w:val="PL"/>
        <w:shd w:val="clear" w:color="auto" w:fill="E6E6E6"/>
      </w:pPr>
    </w:p>
    <w:p w14:paraId="26B0B7D2" w14:textId="77777777" w:rsidR="00461DC0" w:rsidRPr="00DE5341" w:rsidRDefault="00461DC0" w:rsidP="00461DC0">
      <w:pPr>
        <w:pStyle w:val="PL"/>
        <w:shd w:val="clear" w:color="auto" w:fill="E6E6E6"/>
      </w:pPr>
      <w:r w:rsidRPr="00DE5341">
        <w:t xml:space="preserve">GuardBand-r16 ::=                      </w:t>
      </w:r>
      <w:r w:rsidRPr="00DE5341">
        <w:rPr>
          <w:color w:val="993366"/>
        </w:rPr>
        <w:t>SEQUENCE</w:t>
      </w:r>
      <w:r w:rsidRPr="00DE5341">
        <w:t xml:space="preserve"> {</w:t>
      </w:r>
    </w:p>
    <w:p w14:paraId="6488C5C9" w14:textId="77777777" w:rsidR="00461DC0" w:rsidRPr="00DE5341" w:rsidRDefault="00461DC0" w:rsidP="00461DC0">
      <w:pPr>
        <w:pStyle w:val="PL"/>
        <w:shd w:val="clear" w:color="auto" w:fill="E6E6E6"/>
      </w:pPr>
      <w:r w:rsidRPr="00DE5341">
        <w:t xml:space="preserve">     startCRB-r16                          </w:t>
      </w:r>
      <w:r w:rsidRPr="00DE5341">
        <w:rPr>
          <w:color w:val="993366"/>
        </w:rPr>
        <w:t>INTEGER</w:t>
      </w:r>
      <w:r w:rsidRPr="00DE5341">
        <w:t xml:space="preserve"> (0..274),</w:t>
      </w:r>
    </w:p>
    <w:p w14:paraId="6E188955" w14:textId="77777777" w:rsidR="00461DC0" w:rsidRPr="00DE5341" w:rsidRDefault="00461DC0" w:rsidP="00461DC0">
      <w:pPr>
        <w:pStyle w:val="PL"/>
        <w:shd w:val="clear" w:color="auto" w:fill="E6E6E6"/>
      </w:pPr>
      <w:r w:rsidRPr="00DE5341">
        <w:t xml:space="preserve">     nrofCRBs-r16                          </w:t>
      </w:r>
      <w:r w:rsidRPr="00DE5341">
        <w:rPr>
          <w:color w:val="993366"/>
        </w:rPr>
        <w:t>INTEGER</w:t>
      </w:r>
      <w:r w:rsidRPr="00DE5341">
        <w:t xml:space="preserve"> (0..15)</w:t>
      </w:r>
    </w:p>
    <w:p w14:paraId="3E596F80" w14:textId="77777777" w:rsidR="00461DC0" w:rsidRPr="00DE5341" w:rsidRDefault="00461DC0" w:rsidP="00461DC0">
      <w:pPr>
        <w:pStyle w:val="PL"/>
        <w:shd w:val="clear" w:color="auto" w:fill="E6E6E6"/>
      </w:pPr>
      <w:r w:rsidRPr="00DE5341">
        <w:t>}</w:t>
      </w:r>
    </w:p>
    <w:p w14:paraId="08175174" w14:textId="77777777" w:rsidR="00461DC0" w:rsidRPr="00DE5341" w:rsidRDefault="00461DC0" w:rsidP="00461DC0">
      <w:pPr>
        <w:pStyle w:val="PL"/>
        <w:shd w:val="clear" w:color="auto" w:fill="E6E6E6"/>
      </w:pPr>
    </w:p>
    <w:p w14:paraId="019C7B5A" w14:textId="77777777" w:rsidR="00461DC0" w:rsidRPr="00DE5341" w:rsidRDefault="00461DC0" w:rsidP="00461DC0">
      <w:pPr>
        <w:pStyle w:val="PL"/>
        <w:shd w:val="clear" w:color="auto" w:fill="E6E6E6"/>
      </w:pPr>
      <w:r w:rsidRPr="00DE5341">
        <w:t xml:space="preserve">DormancyGroupID-r16 ::=         </w:t>
      </w:r>
      <w:r w:rsidRPr="00DE5341">
        <w:rPr>
          <w:color w:val="993366"/>
        </w:rPr>
        <w:t>INTEGER</w:t>
      </w:r>
      <w:r w:rsidRPr="00DE5341">
        <w:t xml:space="preserve"> (0..4)</w:t>
      </w:r>
    </w:p>
    <w:p w14:paraId="6B34E59D" w14:textId="77777777" w:rsidR="00461DC0" w:rsidRPr="00DE5341" w:rsidRDefault="00461DC0" w:rsidP="00461DC0">
      <w:pPr>
        <w:pStyle w:val="PL"/>
        <w:shd w:val="clear" w:color="auto" w:fill="E6E6E6"/>
      </w:pPr>
    </w:p>
    <w:p w14:paraId="6759A189" w14:textId="77777777" w:rsidR="00461DC0" w:rsidRPr="00DE5341" w:rsidRDefault="00461DC0" w:rsidP="00461DC0">
      <w:pPr>
        <w:pStyle w:val="PL"/>
        <w:shd w:val="clear" w:color="auto" w:fill="E6E6E6"/>
      </w:pPr>
      <w:r w:rsidRPr="00DE5341">
        <w:t xml:space="preserve">DormantBWP-Config-r16::=               </w:t>
      </w:r>
      <w:r w:rsidRPr="00DE5341">
        <w:rPr>
          <w:color w:val="993366"/>
        </w:rPr>
        <w:t>SEQUENCE</w:t>
      </w:r>
      <w:r w:rsidRPr="00DE5341">
        <w:t xml:space="preserve"> {</w:t>
      </w:r>
    </w:p>
    <w:p w14:paraId="7496E08E" w14:textId="77777777" w:rsidR="00461DC0" w:rsidRPr="00DE5341" w:rsidRDefault="00461DC0" w:rsidP="00461DC0">
      <w:pPr>
        <w:pStyle w:val="PL"/>
        <w:shd w:val="clear" w:color="auto" w:fill="E6E6E6"/>
        <w:rPr>
          <w:color w:val="808080"/>
        </w:rPr>
      </w:pPr>
      <w:r w:rsidRPr="00DE5341">
        <w:t xml:space="preserve">    dormantBWP-Id-r16                      BWP-Id                                                           </w:t>
      </w:r>
      <w:r w:rsidRPr="00DE5341">
        <w:rPr>
          <w:color w:val="993366"/>
        </w:rPr>
        <w:t>OPTIONAL</w:t>
      </w:r>
      <w:r w:rsidRPr="00DE5341">
        <w:t xml:space="preserve">,   </w:t>
      </w:r>
      <w:r w:rsidRPr="00DE5341">
        <w:rPr>
          <w:color w:val="808080"/>
        </w:rPr>
        <w:t>-- Need M</w:t>
      </w:r>
    </w:p>
    <w:p w14:paraId="5B3194FB" w14:textId="77777777" w:rsidR="00461DC0" w:rsidRPr="00DE5341" w:rsidRDefault="00461DC0" w:rsidP="00461DC0">
      <w:pPr>
        <w:pStyle w:val="PL"/>
        <w:shd w:val="clear" w:color="auto" w:fill="E6E6E6"/>
        <w:rPr>
          <w:color w:val="808080"/>
        </w:rPr>
      </w:pPr>
      <w:r w:rsidRPr="00DE5341">
        <w:t xml:space="preserve">    withinActiveTimeConfig-r16             SetupRelease { WithinActiveTimeConfig-r16 }                      </w:t>
      </w:r>
      <w:r w:rsidRPr="00DE5341">
        <w:rPr>
          <w:color w:val="993366"/>
        </w:rPr>
        <w:t>OPTIONAL</w:t>
      </w:r>
      <w:r w:rsidRPr="00DE5341">
        <w:t xml:space="preserve">,   </w:t>
      </w:r>
      <w:r w:rsidRPr="00DE5341">
        <w:rPr>
          <w:color w:val="808080"/>
        </w:rPr>
        <w:t>-- Need M</w:t>
      </w:r>
    </w:p>
    <w:p w14:paraId="182D4285" w14:textId="77777777" w:rsidR="00461DC0" w:rsidRPr="00DE5341" w:rsidRDefault="00461DC0" w:rsidP="00461DC0">
      <w:pPr>
        <w:pStyle w:val="PL"/>
        <w:shd w:val="clear" w:color="auto" w:fill="E6E6E6"/>
        <w:rPr>
          <w:color w:val="808080"/>
        </w:rPr>
      </w:pPr>
      <w:r w:rsidRPr="00DE5341">
        <w:t xml:space="preserve">    outsideActiveTimeConfig-r16            SetupRelease { OutsideActiveTimeConfig-r16 }                     </w:t>
      </w:r>
      <w:r w:rsidRPr="00DE5341">
        <w:rPr>
          <w:color w:val="993366"/>
        </w:rPr>
        <w:t>OPTIONAL</w:t>
      </w:r>
      <w:r w:rsidRPr="00DE5341">
        <w:t xml:space="preserve">    </w:t>
      </w:r>
      <w:r w:rsidRPr="00DE5341">
        <w:rPr>
          <w:color w:val="808080"/>
        </w:rPr>
        <w:t>-- Need M</w:t>
      </w:r>
    </w:p>
    <w:p w14:paraId="1B5D99EC" w14:textId="77777777" w:rsidR="00461DC0" w:rsidRPr="00DE5341" w:rsidRDefault="00461DC0" w:rsidP="00461DC0">
      <w:pPr>
        <w:pStyle w:val="PL"/>
        <w:shd w:val="clear" w:color="auto" w:fill="E6E6E6"/>
      </w:pPr>
      <w:r w:rsidRPr="00DE5341">
        <w:t>}</w:t>
      </w:r>
    </w:p>
    <w:p w14:paraId="70E6AFA6" w14:textId="77777777" w:rsidR="00461DC0" w:rsidRPr="00DE5341" w:rsidRDefault="00461DC0" w:rsidP="00461DC0">
      <w:pPr>
        <w:pStyle w:val="PL"/>
        <w:shd w:val="clear" w:color="auto" w:fill="E6E6E6"/>
      </w:pPr>
    </w:p>
    <w:p w14:paraId="5CED66FE" w14:textId="77777777" w:rsidR="00461DC0" w:rsidRPr="00DE5341" w:rsidRDefault="00461DC0" w:rsidP="00461DC0">
      <w:pPr>
        <w:pStyle w:val="PL"/>
        <w:shd w:val="clear" w:color="auto" w:fill="E6E6E6"/>
      </w:pPr>
      <w:r w:rsidRPr="00DE5341">
        <w:t xml:space="preserve">WithinActiveTimeConfig-r16 ::=         </w:t>
      </w:r>
      <w:r w:rsidRPr="00DE5341">
        <w:rPr>
          <w:color w:val="993366"/>
        </w:rPr>
        <w:t>SEQUENCE</w:t>
      </w:r>
      <w:r w:rsidRPr="00DE5341">
        <w:t xml:space="preserve"> {</w:t>
      </w:r>
    </w:p>
    <w:p w14:paraId="1A950980" w14:textId="77777777" w:rsidR="00461DC0" w:rsidRPr="00DE5341" w:rsidRDefault="00461DC0" w:rsidP="00461DC0">
      <w:pPr>
        <w:pStyle w:val="PL"/>
        <w:shd w:val="clear" w:color="auto" w:fill="E6E6E6"/>
        <w:rPr>
          <w:color w:val="808080"/>
        </w:rPr>
      </w:pPr>
      <w:r w:rsidRPr="00DE5341">
        <w:t xml:space="preserve">   firstWithinActiveTimeBWP-Id-r16         BWP-Id                                                           </w:t>
      </w:r>
      <w:r w:rsidRPr="00DE5341">
        <w:rPr>
          <w:color w:val="993366"/>
        </w:rPr>
        <w:t>OPTIONAL</w:t>
      </w:r>
      <w:r w:rsidRPr="00DE5341">
        <w:t xml:space="preserve">,   </w:t>
      </w:r>
      <w:r w:rsidRPr="00DE5341">
        <w:rPr>
          <w:color w:val="808080"/>
        </w:rPr>
        <w:t>-- Need M</w:t>
      </w:r>
    </w:p>
    <w:p w14:paraId="629A2434" w14:textId="77777777" w:rsidR="00461DC0" w:rsidRPr="00DE5341" w:rsidRDefault="00461DC0" w:rsidP="00461DC0">
      <w:pPr>
        <w:pStyle w:val="PL"/>
        <w:shd w:val="clear" w:color="auto" w:fill="E6E6E6"/>
        <w:rPr>
          <w:color w:val="808080"/>
        </w:rPr>
      </w:pPr>
      <w:r w:rsidRPr="00DE5341">
        <w:t xml:space="preserve">   dormancyGroupWithinActiveTime-r16       DormancyGroupID-r16                                              </w:t>
      </w:r>
      <w:r w:rsidRPr="00DE5341">
        <w:rPr>
          <w:color w:val="993366"/>
        </w:rPr>
        <w:t>OPTIONAL</w:t>
      </w:r>
      <w:r w:rsidRPr="00DE5341">
        <w:t xml:space="preserve">    </w:t>
      </w:r>
      <w:r w:rsidRPr="00DE5341">
        <w:rPr>
          <w:color w:val="808080"/>
        </w:rPr>
        <w:t>-- Need R</w:t>
      </w:r>
    </w:p>
    <w:p w14:paraId="4E6BBB47" w14:textId="77777777" w:rsidR="00461DC0" w:rsidRPr="00DE5341" w:rsidRDefault="00461DC0" w:rsidP="00461DC0">
      <w:pPr>
        <w:pStyle w:val="PL"/>
        <w:shd w:val="clear" w:color="auto" w:fill="E6E6E6"/>
      </w:pPr>
      <w:r w:rsidRPr="00DE5341">
        <w:t>}</w:t>
      </w:r>
    </w:p>
    <w:p w14:paraId="15FC6B36" w14:textId="77777777" w:rsidR="00461DC0" w:rsidRPr="00DE5341" w:rsidRDefault="00461DC0" w:rsidP="00461DC0">
      <w:pPr>
        <w:pStyle w:val="PL"/>
        <w:shd w:val="clear" w:color="auto" w:fill="E6E6E6"/>
      </w:pPr>
    </w:p>
    <w:p w14:paraId="0FA9B6FC" w14:textId="77777777" w:rsidR="00461DC0" w:rsidRPr="00DE5341" w:rsidRDefault="00461DC0" w:rsidP="00461DC0">
      <w:pPr>
        <w:pStyle w:val="PL"/>
        <w:shd w:val="clear" w:color="auto" w:fill="E6E6E6"/>
      </w:pPr>
      <w:r w:rsidRPr="00DE5341">
        <w:t xml:space="preserve">OutsideActiveTimeConfig-r16 ::=        </w:t>
      </w:r>
      <w:r w:rsidRPr="00DE5341">
        <w:rPr>
          <w:color w:val="993366"/>
        </w:rPr>
        <w:t>SEQUENCE</w:t>
      </w:r>
      <w:r w:rsidRPr="00DE5341">
        <w:t xml:space="preserve"> {</w:t>
      </w:r>
    </w:p>
    <w:p w14:paraId="7CDD9625" w14:textId="77777777" w:rsidR="00461DC0" w:rsidRPr="00DE5341" w:rsidRDefault="00461DC0" w:rsidP="00461DC0">
      <w:pPr>
        <w:pStyle w:val="PL"/>
        <w:shd w:val="clear" w:color="auto" w:fill="E6E6E6"/>
        <w:rPr>
          <w:color w:val="808080"/>
        </w:rPr>
      </w:pPr>
      <w:r w:rsidRPr="00DE5341">
        <w:t xml:space="preserve">   firstOutsideActiveTimeBWP-Id-r16        BWP-Id                                                           </w:t>
      </w:r>
      <w:r w:rsidRPr="00DE5341">
        <w:rPr>
          <w:color w:val="993366"/>
        </w:rPr>
        <w:t>OPTIONAL</w:t>
      </w:r>
      <w:r w:rsidRPr="00DE5341">
        <w:t xml:space="preserve">,   </w:t>
      </w:r>
      <w:r w:rsidRPr="00DE5341">
        <w:rPr>
          <w:color w:val="808080"/>
        </w:rPr>
        <w:t>-- Need M</w:t>
      </w:r>
    </w:p>
    <w:p w14:paraId="5BD5F6E9" w14:textId="77777777" w:rsidR="00461DC0" w:rsidRPr="00DE5341" w:rsidRDefault="00461DC0" w:rsidP="00461DC0">
      <w:pPr>
        <w:pStyle w:val="PL"/>
        <w:shd w:val="clear" w:color="auto" w:fill="E6E6E6"/>
        <w:rPr>
          <w:color w:val="808080"/>
        </w:rPr>
      </w:pPr>
      <w:r w:rsidRPr="00DE5341">
        <w:t xml:space="preserve">   dormancyGroupOutsideActiveTime-r16      DormancyGroupID-r16                                              </w:t>
      </w:r>
      <w:r w:rsidRPr="00DE5341">
        <w:rPr>
          <w:color w:val="993366"/>
        </w:rPr>
        <w:t>OPTIONAL</w:t>
      </w:r>
      <w:r w:rsidRPr="00DE5341">
        <w:t xml:space="preserve">    </w:t>
      </w:r>
      <w:r w:rsidRPr="00DE5341">
        <w:rPr>
          <w:color w:val="808080"/>
        </w:rPr>
        <w:t>-- Need R</w:t>
      </w:r>
    </w:p>
    <w:p w14:paraId="3A6E3105" w14:textId="77777777" w:rsidR="00461DC0" w:rsidRPr="00DE5341" w:rsidRDefault="00461DC0" w:rsidP="00461DC0">
      <w:pPr>
        <w:pStyle w:val="PL"/>
        <w:shd w:val="clear" w:color="auto" w:fill="E6E6E6"/>
      </w:pPr>
      <w:r w:rsidRPr="00DE5341">
        <w:t>}</w:t>
      </w:r>
    </w:p>
    <w:p w14:paraId="305B67A1" w14:textId="77777777" w:rsidR="00461DC0" w:rsidRPr="00DE5341" w:rsidRDefault="00461DC0" w:rsidP="00461DC0">
      <w:pPr>
        <w:pStyle w:val="PL"/>
        <w:shd w:val="clear" w:color="auto" w:fill="E6E6E6"/>
      </w:pPr>
    </w:p>
    <w:p w14:paraId="3DA36B06" w14:textId="77777777" w:rsidR="00461DC0" w:rsidRPr="00DE5341" w:rsidRDefault="00461DC0" w:rsidP="00461DC0">
      <w:pPr>
        <w:pStyle w:val="PL"/>
        <w:shd w:val="clear" w:color="auto" w:fill="E6E6E6"/>
      </w:pPr>
      <w:r w:rsidRPr="00DE5341">
        <w:t xml:space="preserve">UplinkTxSwitching-r16 ::=              </w:t>
      </w:r>
      <w:r w:rsidRPr="00DE5341">
        <w:rPr>
          <w:color w:val="993366"/>
        </w:rPr>
        <w:t>SEQUENCE</w:t>
      </w:r>
      <w:r w:rsidRPr="00DE5341">
        <w:t xml:space="preserve"> {</w:t>
      </w:r>
    </w:p>
    <w:p w14:paraId="414D8F5C" w14:textId="77777777" w:rsidR="00461DC0" w:rsidRPr="00DE5341" w:rsidRDefault="00461DC0" w:rsidP="00461DC0">
      <w:pPr>
        <w:pStyle w:val="PL"/>
        <w:shd w:val="clear" w:color="auto" w:fill="E6E6E6"/>
      </w:pPr>
      <w:r w:rsidRPr="00DE5341">
        <w:t xml:space="preserve">    uplinkTxSwitchingPeriodLocation-r16    </w:t>
      </w:r>
      <w:r w:rsidRPr="00DE5341">
        <w:rPr>
          <w:color w:val="993366"/>
        </w:rPr>
        <w:t>BOOLEAN</w:t>
      </w:r>
      <w:r w:rsidRPr="00DE5341">
        <w:t>,</w:t>
      </w:r>
    </w:p>
    <w:p w14:paraId="57818F84" w14:textId="77777777" w:rsidR="00461DC0" w:rsidRPr="00DE5341" w:rsidRDefault="00461DC0" w:rsidP="00461DC0">
      <w:pPr>
        <w:pStyle w:val="PL"/>
        <w:shd w:val="clear" w:color="auto" w:fill="E6E6E6"/>
      </w:pPr>
      <w:r w:rsidRPr="00DE5341">
        <w:t xml:space="preserve">    uplinkTxSwitchingCarrier-r16           </w:t>
      </w:r>
      <w:r w:rsidRPr="00DE5341">
        <w:rPr>
          <w:color w:val="993366"/>
        </w:rPr>
        <w:t>ENUMERATED</w:t>
      </w:r>
      <w:r w:rsidRPr="00DE5341">
        <w:t xml:space="preserve"> {carrier1, carrier2}</w:t>
      </w:r>
    </w:p>
    <w:p w14:paraId="206BA5A7" w14:textId="77777777" w:rsidR="00461DC0" w:rsidRPr="00DE5341" w:rsidRDefault="00461DC0" w:rsidP="00461DC0">
      <w:pPr>
        <w:pStyle w:val="PL"/>
        <w:shd w:val="clear" w:color="auto" w:fill="E6E6E6"/>
      </w:pPr>
      <w:r w:rsidRPr="00DE5341">
        <w:t>}</w:t>
      </w:r>
    </w:p>
    <w:p w14:paraId="5CBEC451" w14:textId="77777777" w:rsidR="00461DC0" w:rsidRPr="00DE5341" w:rsidRDefault="00461DC0" w:rsidP="00461DC0">
      <w:pPr>
        <w:pStyle w:val="PL"/>
        <w:shd w:val="clear" w:color="auto" w:fill="E6E6E6"/>
      </w:pPr>
    </w:p>
    <w:p w14:paraId="1D7E50AA" w14:textId="77777777" w:rsidR="00461DC0" w:rsidRPr="00DE5341" w:rsidRDefault="00461DC0" w:rsidP="00461DC0">
      <w:pPr>
        <w:pStyle w:val="PL"/>
        <w:shd w:val="clear" w:color="auto" w:fill="E6E6E6"/>
        <w:rPr>
          <w:color w:val="808080"/>
        </w:rPr>
      </w:pPr>
      <w:r w:rsidRPr="00DE5341">
        <w:rPr>
          <w:color w:val="808080"/>
        </w:rPr>
        <w:t>-- TAG-SERVINGCELLCONFIG-STOP</w:t>
      </w:r>
    </w:p>
    <w:p w14:paraId="11E93931" w14:textId="77777777" w:rsidR="00461DC0" w:rsidRPr="00DE5341" w:rsidRDefault="00461DC0" w:rsidP="00461DC0">
      <w:pPr>
        <w:pStyle w:val="PL"/>
        <w:shd w:val="clear" w:color="auto" w:fill="E6E6E6"/>
        <w:rPr>
          <w:color w:val="808080"/>
        </w:rPr>
      </w:pPr>
      <w:r w:rsidRPr="00DE5341">
        <w:rPr>
          <w:color w:val="808080"/>
        </w:rPr>
        <w:t>-- ASN1STOP</w:t>
      </w:r>
    </w:p>
    <w:p w14:paraId="3B43BF74" w14:textId="77777777" w:rsidR="00461DC0" w:rsidRPr="00DE5341" w:rsidRDefault="00461DC0" w:rsidP="00461D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1DC0" w:rsidRPr="00DE5341" w14:paraId="7DED62D2"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311496E3" w14:textId="77777777" w:rsidR="00461DC0" w:rsidRPr="00DE5341" w:rsidRDefault="00461DC0" w:rsidP="00D24C13">
            <w:pPr>
              <w:pStyle w:val="TAH"/>
              <w:rPr>
                <w:szCs w:val="22"/>
                <w:lang w:eastAsia="sv-SE"/>
              </w:rPr>
            </w:pPr>
            <w:r w:rsidRPr="00DE5341">
              <w:rPr>
                <w:i/>
                <w:szCs w:val="22"/>
                <w:lang w:eastAsia="sv-SE"/>
              </w:rPr>
              <w:lastRenderedPageBreak/>
              <w:t xml:space="preserve">ChannelAccessConfig </w:t>
            </w:r>
            <w:r w:rsidRPr="00DE5341">
              <w:rPr>
                <w:szCs w:val="22"/>
                <w:lang w:eastAsia="sv-SE"/>
              </w:rPr>
              <w:t>field descriptions</w:t>
            </w:r>
          </w:p>
        </w:tc>
      </w:tr>
      <w:tr w:rsidR="00461DC0" w:rsidRPr="00DE5341" w14:paraId="17291AA3"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16F502C2" w14:textId="77777777" w:rsidR="00461DC0" w:rsidRPr="00DE5341" w:rsidRDefault="00461DC0" w:rsidP="00D24C13">
            <w:pPr>
              <w:pStyle w:val="TAL"/>
              <w:rPr>
                <w:szCs w:val="22"/>
                <w:lang w:eastAsia="sv-SE"/>
              </w:rPr>
            </w:pPr>
            <w:r w:rsidRPr="00DE5341">
              <w:rPr>
                <w:b/>
                <w:i/>
                <w:szCs w:val="22"/>
                <w:lang w:eastAsia="sv-SE"/>
              </w:rPr>
              <w:t>absenceOfAnyOtherTechnology</w:t>
            </w:r>
          </w:p>
          <w:p w14:paraId="507798AE" w14:textId="77777777" w:rsidR="00461DC0" w:rsidRPr="00DE5341" w:rsidRDefault="00461DC0" w:rsidP="00D24C13">
            <w:pPr>
              <w:pStyle w:val="TAL"/>
              <w:rPr>
                <w:b/>
                <w:i/>
                <w:szCs w:val="22"/>
                <w:lang w:eastAsia="sv-SE"/>
              </w:rPr>
            </w:pPr>
            <w:r w:rsidRPr="00DE5341">
              <w:rPr>
                <w:lang w:eastAsia="zh-CN"/>
              </w:rPr>
              <w:t>Presence of this field indicates absence on a long term basis (e.g. by level of regulation) of any other technology sharing the carrier; absence of this field i</w:t>
            </w:r>
            <w:r w:rsidRPr="00DE5341">
              <w:rPr>
                <w:lang w:eastAsia="sv-SE"/>
              </w:rPr>
              <w:t xml:space="preserve">ndicates </w:t>
            </w:r>
            <w:r w:rsidRPr="00DE5341">
              <w:rPr>
                <w:lang w:eastAsia="zh-CN"/>
              </w:rPr>
              <w:t>the</w:t>
            </w:r>
            <w:r w:rsidRPr="00DE5341">
              <w:rPr>
                <w:lang w:eastAsia="sv-SE"/>
              </w:rPr>
              <w:t xml:space="preserve"> </w:t>
            </w:r>
            <w:r w:rsidRPr="00DE5341">
              <w:rPr>
                <w:lang w:eastAsia="zh-CN"/>
              </w:rPr>
              <w:t xml:space="preserve">potential </w:t>
            </w:r>
            <w:r w:rsidRPr="00DE5341">
              <w:rPr>
                <w:lang w:eastAsia="sv-SE"/>
              </w:rPr>
              <w:t>presence of any other technology sharing the carrier</w:t>
            </w:r>
            <w:r w:rsidRPr="00DE5341">
              <w:rPr>
                <w:lang w:eastAsia="zh-CN"/>
              </w:rPr>
              <w:t>,</w:t>
            </w:r>
            <w:r w:rsidRPr="00DE5341">
              <w:rPr>
                <w:lang w:eastAsia="sv-SE"/>
              </w:rPr>
              <w:t xml:space="preserve"> as specified in TS 37.213 [48] clauses 4.2</w:t>
            </w:r>
            <w:r w:rsidRPr="00DE5341">
              <w:rPr>
                <w:szCs w:val="22"/>
                <w:lang w:eastAsia="sv-SE"/>
              </w:rPr>
              <w:t>.1 and 4.2.3.</w:t>
            </w:r>
          </w:p>
        </w:tc>
      </w:tr>
      <w:tr w:rsidR="00461DC0" w:rsidRPr="00DE5341" w14:paraId="4A3490AB" w14:textId="77777777" w:rsidTr="00D24C13">
        <w:tc>
          <w:tcPr>
            <w:tcW w:w="14173" w:type="dxa"/>
            <w:tcBorders>
              <w:top w:val="single" w:sz="4" w:space="0" w:color="auto"/>
              <w:left w:val="single" w:sz="4" w:space="0" w:color="auto"/>
              <w:bottom w:val="single" w:sz="4" w:space="0" w:color="auto"/>
              <w:right w:val="single" w:sz="4" w:space="0" w:color="auto"/>
            </w:tcBorders>
          </w:tcPr>
          <w:p w14:paraId="1EEFA760" w14:textId="77777777" w:rsidR="00461DC0" w:rsidRPr="00DE5341" w:rsidRDefault="00461DC0" w:rsidP="00D24C13">
            <w:pPr>
              <w:pStyle w:val="TAL"/>
              <w:rPr>
                <w:b/>
                <w:bCs/>
                <w:i/>
                <w:iCs/>
              </w:rPr>
            </w:pPr>
            <w:r w:rsidRPr="00DE5341">
              <w:rPr>
                <w:b/>
                <w:bCs/>
                <w:i/>
                <w:iCs/>
              </w:rPr>
              <w:t>energyDetectionConfig</w:t>
            </w:r>
          </w:p>
          <w:p w14:paraId="6AF4BE47" w14:textId="77777777" w:rsidR="00461DC0" w:rsidRPr="00DE5341" w:rsidRDefault="00461DC0" w:rsidP="00D24C13">
            <w:pPr>
              <w:spacing w:after="0"/>
              <w:rPr>
                <w:rFonts w:ascii="Arial" w:hAnsi="Arial"/>
                <w:bCs/>
                <w:i/>
                <w:sz w:val="18"/>
                <w:szCs w:val="22"/>
              </w:rPr>
            </w:pPr>
            <w:r w:rsidRPr="00DE5341">
              <w:rPr>
                <w:rFonts w:ascii="Arial" w:hAnsi="Arial"/>
                <w:bCs/>
                <w:iCs/>
                <w:sz w:val="18"/>
                <w:szCs w:val="22"/>
              </w:rPr>
              <w:t>Indicates whether to use the</w:t>
            </w:r>
            <w:r w:rsidRPr="00DE5341">
              <w:rPr>
                <w:rFonts w:ascii="Arial" w:hAnsi="Arial"/>
                <w:bCs/>
                <w:i/>
                <w:sz w:val="18"/>
                <w:szCs w:val="22"/>
              </w:rPr>
              <w:t xml:space="preserve"> maxEnergyDetectionThreshold </w:t>
            </w:r>
            <w:r w:rsidRPr="00DE5341">
              <w:rPr>
                <w:rFonts w:ascii="Arial" w:hAnsi="Arial"/>
                <w:bCs/>
                <w:iCs/>
                <w:sz w:val="18"/>
                <w:szCs w:val="22"/>
              </w:rPr>
              <w:t>or the</w:t>
            </w:r>
            <w:r w:rsidRPr="00DE5341">
              <w:rPr>
                <w:rFonts w:ascii="Arial" w:hAnsi="Arial"/>
                <w:bCs/>
                <w:i/>
                <w:sz w:val="18"/>
                <w:szCs w:val="22"/>
              </w:rPr>
              <w:t xml:space="preserve"> </w:t>
            </w:r>
            <w:r w:rsidRPr="00DE5341">
              <w:rPr>
                <w:rFonts w:ascii="Arial" w:hAnsi="Arial" w:cs="Arial"/>
                <w:bCs/>
                <w:i/>
                <w:sz w:val="18"/>
                <w:szCs w:val="18"/>
              </w:rPr>
              <w:t>energyDetectionThresholdOffset</w:t>
            </w:r>
            <w:r w:rsidRPr="00DE5341">
              <w:rPr>
                <w:rFonts w:ascii="Arial" w:hAnsi="Arial" w:cs="Arial"/>
                <w:sz w:val="18"/>
                <w:szCs w:val="18"/>
              </w:rPr>
              <w:t xml:space="preserve"> (see TS 37.213 [48], clause 4.2.3)</w:t>
            </w:r>
            <w:r w:rsidRPr="00DE5341">
              <w:rPr>
                <w:rFonts w:ascii="Arial" w:hAnsi="Arial"/>
                <w:bCs/>
                <w:i/>
                <w:sz w:val="18"/>
                <w:szCs w:val="22"/>
              </w:rPr>
              <w:t>.</w:t>
            </w:r>
          </w:p>
        </w:tc>
      </w:tr>
      <w:tr w:rsidR="00461DC0" w:rsidRPr="00DE5341" w14:paraId="12B54AF0" w14:textId="77777777" w:rsidTr="00D24C13">
        <w:tc>
          <w:tcPr>
            <w:tcW w:w="14173" w:type="dxa"/>
            <w:tcBorders>
              <w:top w:val="single" w:sz="4" w:space="0" w:color="auto"/>
              <w:left w:val="single" w:sz="4" w:space="0" w:color="auto"/>
              <w:bottom w:val="single" w:sz="4" w:space="0" w:color="auto"/>
              <w:right w:val="single" w:sz="4" w:space="0" w:color="auto"/>
            </w:tcBorders>
          </w:tcPr>
          <w:p w14:paraId="5D9ED918" w14:textId="77777777" w:rsidR="00461DC0" w:rsidRPr="00DE5341" w:rsidRDefault="00461DC0" w:rsidP="00D24C13">
            <w:pPr>
              <w:pStyle w:val="TAL"/>
              <w:rPr>
                <w:b/>
                <w:bCs/>
                <w:i/>
                <w:iCs/>
              </w:rPr>
            </w:pPr>
            <w:r w:rsidRPr="00DE5341">
              <w:rPr>
                <w:b/>
                <w:bCs/>
                <w:i/>
                <w:iCs/>
              </w:rPr>
              <w:t>energyDetectionThresholdOffset</w:t>
            </w:r>
          </w:p>
          <w:p w14:paraId="31FB59EB" w14:textId="77777777" w:rsidR="00461DC0" w:rsidRPr="00DE5341" w:rsidRDefault="00461DC0" w:rsidP="00D24C13">
            <w:pPr>
              <w:spacing w:after="0"/>
              <w:rPr>
                <w:rFonts w:ascii="Arial" w:hAnsi="Arial"/>
                <w:bCs/>
                <w:iCs/>
                <w:sz w:val="18"/>
                <w:szCs w:val="22"/>
              </w:rPr>
            </w:pPr>
            <w:r w:rsidRPr="00DE5341">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461DC0" w:rsidRPr="00DE5341" w14:paraId="019260DA" w14:textId="77777777" w:rsidTr="00D24C13">
        <w:tc>
          <w:tcPr>
            <w:tcW w:w="14173" w:type="dxa"/>
            <w:tcBorders>
              <w:top w:val="single" w:sz="4" w:space="0" w:color="auto"/>
              <w:left w:val="single" w:sz="4" w:space="0" w:color="auto"/>
              <w:bottom w:val="single" w:sz="4" w:space="0" w:color="auto"/>
              <w:right w:val="single" w:sz="4" w:space="0" w:color="auto"/>
            </w:tcBorders>
          </w:tcPr>
          <w:p w14:paraId="5008A65D" w14:textId="77777777" w:rsidR="00461DC0" w:rsidRPr="00DE5341" w:rsidRDefault="00461DC0" w:rsidP="00D24C13">
            <w:pPr>
              <w:pStyle w:val="TAL"/>
              <w:rPr>
                <w:b/>
                <w:bCs/>
                <w:i/>
                <w:iCs/>
              </w:rPr>
            </w:pPr>
            <w:r w:rsidRPr="00DE5341">
              <w:rPr>
                <w:b/>
                <w:bCs/>
                <w:i/>
                <w:iCs/>
              </w:rPr>
              <w:t>maxEnergyDetectionThreshold</w:t>
            </w:r>
          </w:p>
          <w:p w14:paraId="76E31B11" w14:textId="77777777" w:rsidR="00461DC0" w:rsidRPr="00DE5341" w:rsidRDefault="00461DC0" w:rsidP="00D24C13">
            <w:pPr>
              <w:spacing w:after="0"/>
              <w:rPr>
                <w:rFonts w:ascii="Arial" w:hAnsi="Arial"/>
                <w:bCs/>
                <w:iCs/>
                <w:sz w:val="18"/>
                <w:szCs w:val="22"/>
              </w:rPr>
            </w:pPr>
            <w:r w:rsidRPr="00DE5341">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461DC0" w:rsidRPr="00DE5341" w14:paraId="0322B6C4"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679A4078" w14:textId="77777777" w:rsidR="00461DC0" w:rsidRPr="00DE5341" w:rsidRDefault="00461DC0" w:rsidP="00D24C13">
            <w:pPr>
              <w:pStyle w:val="TAL"/>
              <w:rPr>
                <w:szCs w:val="22"/>
                <w:lang w:eastAsia="sv-SE"/>
              </w:rPr>
            </w:pPr>
            <w:r w:rsidRPr="00DE5341">
              <w:rPr>
                <w:b/>
                <w:i/>
                <w:szCs w:val="22"/>
                <w:lang w:eastAsia="sv-SE"/>
              </w:rPr>
              <w:t>ul-toDL-COT-SharingED-Threshold</w:t>
            </w:r>
          </w:p>
          <w:p w14:paraId="23A81B0E" w14:textId="77777777" w:rsidR="00461DC0" w:rsidRPr="00DE5341" w:rsidRDefault="00461DC0" w:rsidP="00D24C13">
            <w:pPr>
              <w:pStyle w:val="TAL"/>
              <w:rPr>
                <w:b/>
                <w:i/>
                <w:szCs w:val="22"/>
                <w:lang w:eastAsia="sv-SE"/>
              </w:rPr>
            </w:pPr>
            <w:r w:rsidRPr="00DE5341">
              <w:rPr>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65CA2609" w14:textId="77777777" w:rsidR="00461DC0" w:rsidRPr="00DE5341" w:rsidRDefault="00461DC0" w:rsidP="00461D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1DC0" w:rsidRPr="00DE5341" w14:paraId="14489606"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17222741" w14:textId="77777777" w:rsidR="00461DC0" w:rsidRPr="00DE5341" w:rsidRDefault="00461DC0" w:rsidP="00D24C13">
            <w:pPr>
              <w:pStyle w:val="TAH"/>
              <w:rPr>
                <w:szCs w:val="22"/>
                <w:lang w:eastAsia="sv-SE"/>
              </w:rPr>
            </w:pPr>
            <w:r w:rsidRPr="00DE5341">
              <w:rPr>
                <w:i/>
                <w:szCs w:val="22"/>
                <w:lang w:eastAsia="sv-SE"/>
              </w:rPr>
              <w:lastRenderedPageBreak/>
              <w:t xml:space="preserve">ServingCellConfig </w:t>
            </w:r>
            <w:r w:rsidRPr="00DE5341">
              <w:rPr>
                <w:szCs w:val="22"/>
                <w:lang w:eastAsia="sv-SE"/>
              </w:rPr>
              <w:t>field descriptions</w:t>
            </w:r>
          </w:p>
        </w:tc>
      </w:tr>
      <w:tr w:rsidR="00461DC0" w:rsidRPr="00DE5341" w14:paraId="2559DFA1"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3FB01A81" w14:textId="77777777" w:rsidR="00461DC0" w:rsidRPr="00DE5341" w:rsidRDefault="00461DC0" w:rsidP="00D24C13">
            <w:pPr>
              <w:pStyle w:val="TAL"/>
              <w:rPr>
                <w:szCs w:val="22"/>
                <w:lang w:eastAsia="sv-SE"/>
              </w:rPr>
            </w:pPr>
            <w:r w:rsidRPr="00DE5341">
              <w:rPr>
                <w:b/>
                <w:i/>
                <w:szCs w:val="22"/>
                <w:lang w:eastAsia="sv-SE"/>
              </w:rPr>
              <w:t>bwp-InactivityTimer</w:t>
            </w:r>
          </w:p>
          <w:p w14:paraId="61F594C9" w14:textId="77777777" w:rsidR="00461DC0" w:rsidRPr="00DE5341" w:rsidRDefault="00461DC0" w:rsidP="00D24C13">
            <w:pPr>
              <w:pStyle w:val="TAL"/>
              <w:rPr>
                <w:szCs w:val="22"/>
                <w:lang w:eastAsia="sv-SE"/>
              </w:rPr>
            </w:pPr>
            <w:r w:rsidRPr="00DE5341">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461DC0" w:rsidRPr="00DE5341" w14:paraId="669A5D85"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03E4D997" w14:textId="77777777" w:rsidR="00461DC0" w:rsidRPr="00DE5341" w:rsidRDefault="00461DC0" w:rsidP="00D24C13">
            <w:pPr>
              <w:pStyle w:val="TAL"/>
              <w:rPr>
                <w:b/>
                <w:bCs/>
                <w:i/>
                <w:iCs/>
                <w:lang w:eastAsia="x-none"/>
              </w:rPr>
            </w:pPr>
            <w:r w:rsidRPr="00DE5341">
              <w:rPr>
                <w:b/>
                <w:bCs/>
                <w:i/>
                <w:iCs/>
                <w:lang w:eastAsia="x-none"/>
              </w:rPr>
              <w:t>ca-SlotOffset</w:t>
            </w:r>
          </w:p>
          <w:p w14:paraId="7D7C2EDF" w14:textId="77777777" w:rsidR="00461DC0" w:rsidRPr="00DE5341" w:rsidRDefault="00461DC0" w:rsidP="00D24C13">
            <w:pPr>
              <w:pStyle w:val="TAL"/>
              <w:rPr>
                <w:lang w:eastAsia="sv-SE"/>
              </w:rPr>
            </w:pPr>
            <w:r w:rsidRPr="00DE5341">
              <w:rPr>
                <w:lang w:eastAsia="sv-SE"/>
              </w:rPr>
              <w:t>Slot offset between the primary cell (PCell/PSCell) and the S</w:t>
            </w:r>
            <w:r w:rsidRPr="00DE5341">
              <w:rPr>
                <w:rFonts w:asciiTheme="minorEastAsia" w:eastAsiaTheme="minorEastAsia" w:hAnsiTheme="minorEastAsia"/>
                <w:lang w:eastAsia="zh-CN"/>
              </w:rPr>
              <w:t>C</w:t>
            </w:r>
            <w:r w:rsidRPr="00DE5341">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DE5341">
              <w:rPr>
                <w:i/>
                <w:iCs/>
                <w:lang w:eastAsia="x-none"/>
              </w:rPr>
              <w:t>SCS-SpecificCarrierList</w:t>
            </w:r>
            <w:r w:rsidRPr="00DE5341">
              <w:rPr>
                <w:lang w:eastAsia="sv-SE"/>
              </w:rPr>
              <w:t xml:space="preserve"> in </w:t>
            </w:r>
            <w:r w:rsidRPr="00DE5341">
              <w:rPr>
                <w:i/>
                <w:iCs/>
                <w:lang w:eastAsia="sv-SE"/>
              </w:rPr>
              <w:t>ServingCellConfigCommon</w:t>
            </w:r>
            <w:r w:rsidRPr="00DE5341">
              <w:rPr>
                <w:lang w:eastAsia="sv-SE"/>
              </w:rPr>
              <w:t xml:space="preserve"> or </w:t>
            </w:r>
            <w:r w:rsidRPr="00DE5341">
              <w:rPr>
                <w:i/>
                <w:iCs/>
                <w:lang w:eastAsia="sv-SE"/>
              </w:rPr>
              <w:t>ServingCellConfigCommonSIB</w:t>
            </w:r>
            <w:r w:rsidRPr="00DE5341">
              <w:rPr>
                <w:lang w:eastAsia="sv-SE"/>
              </w:rPr>
              <w:t xml:space="preserve"> and this serving cell's lowest SCS among all the configured SCSs in DL/UL </w:t>
            </w:r>
            <w:r w:rsidRPr="00DE5341">
              <w:rPr>
                <w:i/>
                <w:iCs/>
                <w:lang w:eastAsia="x-none"/>
              </w:rPr>
              <w:t>SCS-SpecificCarrierList</w:t>
            </w:r>
            <w:r w:rsidRPr="00DE5341">
              <w:rPr>
                <w:lang w:eastAsia="sv-SE"/>
              </w:rPr>
              <w:t xml:space="preserve"> in </w:t>
            </w:r>
            <w:r w:rsidRPr="00DE5341">
              <w:rPr>
                <w:i/>
                <w:iCs/>
                <w:lang w:eastAsia="sv-SE"/>
              </w:rPr>
              <w:t>ServingCellConfigCommon</w:t>
            </w:r>
            <w:r w:rsidRPr="00DE5341">
              <w:rPr>
                <w:lang w:eastAsia="sv-SE"/>
              </w:rPr>
              <w:t xml:space="preserve"> or </w:t>
            </w:r>
            <w:r w:rsidRPr="00DE5341">
              <w:rPr>
                <w:i/>
                <w:iCs/>
                <w:lang w:eastAsia="sv-SE"/>
              </w:rPr>
              <w:t>ServingCellConfigCommonSIB</w:t>
            </w:r>
            <w:r w:rsidRPr="00DE5341">
              <w:rPr>
                <w:lang w:eastAsia="sv-SE"/>
              </w:rPr>
              <w:t>).</w:t>
            </w:r>
          </w:p>
          <w:p w14:paraId="201F29FC" w14:textId="77777777" w:rsidR="00461DC0" w:rsidRPr="00DE5341" w:rsidRDefault="00461DC0" w:rsidP="00D24C13">
            <w:pPr>
              <w:pStyle w:val="TAL"/>
              <w:rPr>
                <w:lang w:eastAsia="sv-SE"/>
              </w:rPr>
            </w:pPr>
            <w:r w:rsidRPr="00DE5341">
              <w:rPr>
                <w:lang w:eastAsia="sv-SE"/>
              </w:rPr>
              <w:t>The Network configures at most single non-zero offset duration in ms (independent on SCS) among CCs in the unaligned CA configuration. If the field is absent, the UE applies the value of 0.</w:t>
            </w:r>
            <w:r w:rsidRPr="00DE5341">
              <w:t xml:space="preserve"> </w:t>
            </w:r>
            <w:r w:rsidRPr="00DE5341">
              <w:rPr>
                <w:lang w:eastAsia="sv-SE"/>
              </w:rPr>
              <w:t>The slot offset value can only be changed with SCell release and add.</w:t>
            </w:r>
          </w:p>
        </w:tc>
      </w:tr>
      <w:tr w:rsidR="00461DC0" w:rsidRPr="00DE5341" w14:paraId="51FDFBC6" w14:textId="77777777" w:rsidTr="00D24C13">
        <w:tc>
          <w:tcPr>
            <w:tcW w:w="14173" w:type="dxa"/>
            <w:tcBorders>
              <w:top w:val="single" w:sz="4" w:space="0" w:color="auto"/>
              <w:left w:val="single" w:sz="4" w:space="0" w:color="auto"/>
              <w:bottom w:val="single" w:sz="4" w:space="0" w:color="auto"/>
              <w:right w:val="single" w:sz="4" w:space="0" w:color="auto"/>
            </w:tcBorders>
          </w:tcPr>
          <w:p w14:paraId="4B02A144" w14:textId="77777777" w:rsidR="00461DC0" w:rsidRPr="00DE5341" w:rsidRDefault="00461DC0" w:rsidP="00D24C13">
            <w:pPr>
              <w:pStyle w:val="TAL"/>
              <w:rPr>
                <w:b/>
                <w:i/>
                <w:szCs w:val="22"/>
              </w:rPr>
            </w:pPr>
            <w:r w:rsidRPr="00DE5341">
              <w:rPr>
                <w:b/>
                <w:i/>
                <w:szCs w:val="22"/>
              </w:rPr>
              <w:t>cbg-TxDiffTBsProcessingType1, cbg-TxDiffTBsProcessingType2</w:t>
            </w:r>
          </w:p>
          <w:p w14:paraId="3EF18166" w14:textId="77777777" w:rsidR="00461DC0" w:rsidRPr="00DE5341" w:rsidRDefault="00461DC0" w:rsidP="00D24C13">
            <w:pPr>
              <w:pStyle w:val="TAL"/>
              <w:rPr>
                <w:b/>
                <w:bCs/>
                <w:i/>
                <w:iCs/>
                <w:lang w:eastAsia="x-none"/>
              </w:rPr>
            </w:pPr>
            <w:r w:rsidRPr="00DE5341">
              <w:rPr>
                <w:szCs w:val="22"/>
              </w:rPr>
              <w:t>Indicates whether processing types 1 and 2 based CBG based operation is enabled according to Rel-16 UE capabilities.</w:t>
            </w:r>
          </w:p>
        </w:tc>
      </w:tr>
      <w:tr w:rsidR="00461DC0" w:rsidRPr="00DE5341" w14:paraId="5067E7EC"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17B0ACFB" w14:textId="77777777" w:rsidR="00461DC0" w:rsidRPr="00DE5341" w:rsidRDefault="00461DC0" w:rsidP="00D24C13">
            <w:pPr>
              <w:pStyle w:val="TAL"/>
              <w:rPr>
                <w:szCs w:val="22"/>
                <w:lang w:eastAsia="sv-SE"/>
              </w:rPr>
            </w:pPr>
            <w:r w:rsidRPr="00DE5341">
              <w:rPr>
                <w:b/>
                <w:i/>
                <w:szCs w:val="22"/>
                <w:lang w:eastAsia="sv-SE"/>
              </w:rPr>
              <w:t>channelAccessConfig</w:t>
            </w:r>
          </w:p>
          <w:p w14:paraId="6FE8C8AF" w14:textId="77777777" w:rsidR="00461DC0" w:rsidRPr="00DE5341" w:rsidRDefault="00461DC0" w:rsidP="00D24C13">
            <w:pPr>
              <w:pStyle w:val="TAL"/>
              <w:rPr>
                <w:b/>
                <w:i/>
                <w:szCs w:val="22"/>
                <w:lang w:eastAsia="sv-SE"/>
              </w:rPr>
            </w:pPr>
            <w:r w:rsidRPr="00DE5341">
              <w:rPr>
                <w:szCs w:val="22"/>
                <w:lang w:eastAsia="sv-SE"/>
              </w:rPr>
              <w:t>List of parameters used for access procedures of operation with shared spectrum channel access (see TS 37.213 [48).</w:t>
            </w:r>
          </w:p>
        </w:tc>
      </w:tr>
      <w:tr w:rsidR="00461DC0" w:rsidRPr="00DE5341" w14:paraId="78553700"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3D39166F" w14:textId="77777777" w:rsidR="00461DC0" w:rsidRPr="00DE5341" w:rsidRDefault="00461DC0" w:rsidP="00D24C13">
            <w:pPr>
              <w:pStyle w:val="TAL"/>
              <w:rPr>
                <w:szCs w:val="22"/>
                <w:lang w:eastAsia="sv-SE"/>
              </w:rPr>
            </w:pPr>
            <w:r w:rsidRPr="00DE5341">
              <w:rPr>
                <w:b/>
                <w:i/>
                <w:szCs w:val="22"/>
                <w:lang w:eastAsia="sv-SE"/>
              </w:rPr>
              <w:t>crossCarrierSchedulingConfig</w:t>
            </w:r>
          </w:p>
          <w:p w14:paraId="521E8806" w14:textId="77777777" w:rsidR="00461DC0" w:rsidRPr="00DE5341" w:rsidRDefault="00461DC0" w:rsidP="00D24C13">
            <w:pPr>
              <w:pStyle w:val="TAL"/>
              <w:rPr>
                <w:szCs w:val="22"/>
                <w:lang w:eastAsia="sv-SE"/>
              </w:rPr>
            </w:pPr>
            <w:r w:rsidRPr="00DE5341">
              <w:rPr>
                <w:szCs w:val="22"/>
                <w:lang w:eastAsia="sv-SE"/>
              </w:rPr>
              <w:t>Indicates whether this serving cell is cross-carrier scheduled by another serving cell or whether it cross-carrier schedules another serving cell.</w:t>
            </w:r>
          </w:p>
        </w:tc>
      </w:tr>
      <w:tr w:rsidR="00461DC0" w:rsidRPr="00DE5341" w14:paraId="02DE5412" w14:textId="77777777" w:rsidTr="00D24C13">
        <w:tc>
          <w:tcPr>
            <w:tcW w:w="14173" w:type="dxa"/>
            <w:tcBorders>
              <w:top w:val="single" w:sz="4" w:space="0" w:color="auto"/>
              <w:left w:val="single" w:sz="4" w:space="0" w:color="auto"/>
              <w:bottom w:val="single" w:sz="4" w:space="0" w:color="auto"/>
              <w:right w:val="single" w:sz="4" w:space="0" w:color="auto"/>
            </w:tcBorders>
          </w:tcPr>
          <w:p w14:paraId="782BFF9F" w14:textId="77777777" w:rsidR="00461DC0" w:rsidRPr="00DE5341" w:rsidRDefault="00461DC0" w:rsidP="00D24C13">
            <w:pPr>
              <w:keepNext/>
              <w:keepLines/>
              <w:spacing w:after="0"/>
              <w:rPr>
                <w:rFonts w:ascii="Arial" w:hAnsi="Arial"/>
                <w:b/>
                <w:i/>
                <w:sz w:val="18"/>
                <w:szCs w:val="22"/>
              </w:rPr>
            </w:pPr>
            <w:r w:rsidRPr="00DE5341">
              <w:rPr>
                <w:rFonts w:ascii="Arial" w:hAnsi="Arial"/>
                <w:b/>
                <w:i/>
                <w:sz w:val="18"/>
                <w:szCs w:val="22"/>
              </w:rPr>
              <w:t>crs-RateMatch-PerCORESETPoolIndex</w:t>
            </w:r>
          </w:p>
          <w:p w14:paraId="4AFA6415" w14:textId="77777777" w:rsidR="00461DC0" w:rsidRPr="00DE5341" w:rsidRDefault="00461DC0" w:rsidP="00D24C13">
            <w:pPr>
              <w:pStyle w:val="TAL"/>
              <w:rPr>
                <w:b/>
                <w:i/>
                <w:szCs w:val="22"/>
                <w:lang w:eastAsia="sv-SE"/>
              </w:rPr>
            </w:pPr>
            <w:r w:rsidRPr="00DE5341">
              <w:rPr>
                <w:szCs w:val="22"/>
              </w:rPr>
              <w:t>Indicates how UE performs rate matching when both lte-CRS-PatternList1-r16 and lte-CRS-PatternList2-r16 are configured as specified in TS 38.214 [19], clause 5.1.4.2.</w:t>
            </w:r>
          </w:p>
        </w:tc>
      </w:tr>
      <w:tr w:rsidR="00461DC0" w:rsidRPr="00DE5341" w14:paraId="1C053592" w14:textId="77777777" w:rsidTr="00D24C13">
        <w:tc>
          <w:tcPr>
            <w:tcW w:w="14173" w:type="dxa"/>
            <w:tcBorders>
              <w:top w:val="single" w:sz="4" w:space="0" w:color="auto"/>
              <w:left w:val="single" w:sz="4" w:space="0" w:color="auto"/>
              <w:bottom w:val="single" w:sz="4" w:space="0" w:color="auto"/>
              <w:right w:val="single" w:sz="4" w:space="0" w:color="auto"/>
            </w:tcBorders>
          </w:tcPr>
          <w:p w14:paraId="264BF33C" w14:textId="77777777" w:rsidR="00461DC0" w:rsidRPr="00DE5341" w:rsidRDefault="00461DC0" w:rsidP="00D24C13">
            <w:pPr>
              <w:pStyle w:val="TAL"/>
              <w:rPr>
                <w:b/>
                <w:bCs/>
                <w:i/>
                <w:iCs/>
              </w:rPr>
            </w:pPr>
            <w:r w:rsidRPr="00DE5341">
              <w:rPr>
                <w:b/>
                <w:bCs/>
                <w:i/>
                <w:iCs/>
              </w:rPr>
              <w:t>csi-RS-ValidationWithDCI</w:t>
            </w:r>
          </w:p>
          <w:p w14:paraId="4ABEFD38" w14:textId="77777777" w:rsidR="00461DC0" w:rsidRPr="00DE5341" w:rsidRDefault="00461DC0" w:rsidP="00D24C13">
            <w:pPr>
              <w:pStyle w:val="TAL"/>
            </w:pPr>
            <w:r w:rsidRPr="00DE5341">
              <w:rPr>
                <w:bCs/>
                <w:iCs/>
              </w:rPr>
              <w:t>Indicates how the UE performs periodic and semi-persistent CSI-RS reception in a slot. The presence of this field indicates that the UE uses</w:t>
            </w:r>
            <w:r w:rsidRPr="00DE5341">
              <w:t xml:space="preserve"> </w:t>
            </w:r>
            <w:r w:rsidRPr="00DE5341">
              <w:rPr>
                <w:bCs/>
                <w:iCs/>
              </w:rPr>
              <w:t>DCI detection to validate whether to receive CSI-RS (see TS 38.213 [13], clause 11.1).</w:t>
            </w:r>
          </w:p>
        </w:tc>
      </w:tr>
      <w:tr w:rsidR="00461DC0" w:rsidRPr="00DE5341" w14:paraId="61DCDE73"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0EE4EEEB" w14:textId="77777777" w:rsidR="00461DC0" w:rsidRPr="00DE5341" w:rsidRDefault="00461DC0" w:rsidP="00D24C13">
            <w:pPr>
              <w:pStyle w:val="TAL"/>
              <w:rPr>
                <w:szCs w:val="22"/>
                <w:lang w:eastAsia="sv-SE"/>
              </w:rPr>
            </w:pPr>
            <w:r w:rsidRPr="00DE5341">
              <w:rPr>
                <w:b/>
                <w:i/>
                <w:szCs w:val="22"/>
                <w:lang w:eastAsia="sv-SE"/>
              </w:rPr>
              <w:t>defaultDownlinkBWP-Id</w:t>
            </w:r>
          </w:p>
          <w:p w14:paraId="7FAE6EC8" w14:textId="77777777" w:rsidR="00461DC0" w:rsidRPr="00DE5341" w:rsidRDefault="00461DC0" w:rsidP="00D24C13">
            <w:pPr>
              <w:pStyle w:val="TAL"/>
              <w:rPr>
                <w:szCs w:val="22"/>
                <w:lang w:eastAsia="sv-SE"/>
              </w:rPr>
            </w:pPr>
            <w:r w:rsidRPr="00DE5341">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461DC0" w:rsidRPr="00DE5341" w14:paraId="372529A4" w14:textId="77777777" w:rsidTr="00D24C13">
        <w:tc>
          <w:tcPr>
            <w:tcW w:w="14173" w:type="dxa"/>
            <w:tcBorders>
              <w:top w:val="single" w:sz="4" w:space="0" w:color="auto"/>
              <w:left w:val="single" w:sz="4" w:space="0" w:color="auto"/>
              <w:bottom w:val="single" w:sz="4" w:space="0" w:color="auto"/>
              <w:right w:val="single" w:sz="4" w:space="0" w:color="auto"/>
            </w:tcBorders>
          </w:tcPr>
          <w:p w14:paraId="714EBBEA" w14:textId="77777777" w:rsidR="00461DC0" w:rsidRPr="00DE5341" w:rsidRDefault="00461DC0" w:rsidP="00D24C13">
            <w:pPr>
              <w:pStyle w:val="TAL"/>
              <w:rPr>
                <w:b/>
                <w:i/>
                <w:lang w:eastAsia="sv-SE"/>
              </w:rPr>
            </w:pPr>
            <w:r w:rsidRPr="00DE5341">
              <w:rPr>
                <w:b/>
                <w:i/>
                <w:lang w:eastAsia="sv-SE"/>
              </w:rPr>
              <w:t>directionalCollisionHandling</w:t>
            </w:r>
          </w:p>
          <w:p w14:paraId="748BED8D" w14:textId="7424EA46" w:rsidR="00461DC0" w:rsidRPr="00DE5341" w:rsidRDefault="00461DC0" w:rsidP="00D24C13">
            <w:pPr>
              <w:pStyle w:val="TAL"/>
              <w:rPr>
                <w:b/>
                <w:i/>
                <w:szCs w:val="22"/>
                <w:lang w:eastAsia="sv-SE"/>
              </w:rPr>
            </w:pPr>
            <w:r w:rsidRPr="00DE5341">
              <w:rPr>
                <w:szCs w:val="22"/>
                <w:lang w:eastAsia="sv-SE"/>
              </w:rPr>
              <w:t xml:space="preserve">Indicates that this serving cell is using </w:t>
            </w:r>
            <w:r w:rsidRPr="00DE5341">
              <w:rPr>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ins w:id="6" w:author="Nokia, Nokia Shanghai Bell" w:date="2021-05-09T12:00:00Z">
              <w:r w:rsidR="00C9589A">
                <w:rPr>
                  <w:lang w:eastAsia="sv-SE"/>
                </w:rPr>
                <w:t xml:space="preserve"> and for cells where UE supports simultaneous transmission and reception</w:t>
              </w:r>
            </w:ins>
            <w:r w:rsidRPr="00DE5341">
              <w:rPr>
                <w:lang w:eastAsia="sv-SE"/>
              </w:rPr>
              <w:t>.</w:t>
            </w:r>
          </w:p>
        </w:tc>
      </w:tr>
      <w:tr w:rsidR="00461DC0" w:rsidRPr="00DE5341" w14:paraId="4EE3C433" w14:textId="77777777" w:rsidTr="00D24C13">
        <w:tc>
          <w:tcPr>
            <w:tcW w:w="14173" w:type="dxa"/>
            <w:tcBorders>
              <w:top w:val="single" w:sz="4" w:space="0" w:color="auto"/>
              <w:left w:val="single" w:sz="4" w:space="0" w:color="auto"/>
              <w:bottom w:val="single" w:sz="4" w:space="0" w:color="auto"/>
              <w:right w:val="single" w:sz="4" w:space="0" w:color="auto"/>
            </w:tcBorders>
          </w:tcPr>
          <w:p w14:paraId="27BB5651" w14:textId="77777777" w:rsidR="00461DC0" w:rsidRPr="00DE5341" w:rsidRDefault="00461DC0" w:rsidP="00D24C13">
            <w:pPr>
              <w:pStyle w:val="TAL"/>
              <w:rPr>
                <w:b/>
                <w:i/>
                <w:szCs w:val="22"/>
              </w:rPr>
            </w:pPr>
            <w:r w:rsidRPr="00DE5341">
              <w:rPr>
                <w:b/>
                <w:i/>
                <w:szCs w:val="22"/>
              </w:rPr>
              <w:t>dormantBWP-Config</w:t>
            </w:r>
          </w:p>
          <w:p w14:paraId="58EB1DD1" w14:textId="77777777" w:rsidR="00461DC0" w:rsidRPr="00DE5341" w:rsidRDefault="00461DC0" w:rsidP="00D24C13">
            <w:pPr>
              <w:pStyle w:val="TAL"/>
              <w:rPr>
                <w:b/>
                <w:i/>
                <w:szCs w:val="22"/>
                <w:lang w:eastAsia="sv-SE"/>
              </w:rPr>
            </w:pPr>
            <w:r w:rsidRPr="00DE5341">
              <w:rPr>
                <w:szCs w:val="22"/>
              </w:rPr>
              <w:t xml:space="preserve">The dormant BWP configuration for an SCell. This field can be configured only for a </w:t>
            </w:r>
            <w:r w:rsidRPr="00DE5341">
              <w:rPr>
                <w:bCs/>
                <w:iCs/>
                <w:szCs w:val="22"/>
              </w:rPr>
              <w:t>(non-PUCCH) SCell.</w:t>
            </w:r>
          </w:p>
        </w:tc>
      </w:tr>
      <w:tr w:rsidR="00461DC0" w:rsidRPr="00DE5341" w14:paraId="1ACD6D33"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12EABA3D" w14:textId="77777777" w:rsidR="00461DC0" w:rsidRPr="00DE5341" w:rsidRDefault="00461DC0" w:rsidP="00D24C13">
            <w:pPr>
              <w:pStyle w:val="TAL"/>
              <w:rPr>
                <w:szCs w:val="22"/>
                <w:lang w:eastAsia="sv-SE"/>
              </w:rPr>
            </w:pPr>
            <w:r w:rsidRPr="00DE5341">
              <w:rPr>
                <w:b/>
                <w:i/>
                <w:szCs w:val="22"/>
                <w:lang w:eastAsia="sv-SE"/>
              </w:rPr>
              <w:t>downlinkBWP-ToAddModList</w:t>
            </w:r>
          </w:p>
          <w:p w14:paraId="51F7643E" w14:textId="77777777" w:rsidR="00461DC0" w:rsidRPr="00DE5341" w:rsidRDefault="00461DC0" w:rsidP="00D24C13">
            <w:pPr>
              <w:pStyle w:val="TAL"/>
              <w:rPr>
                <w:szCs w:val="22"/>
                <w:lang w:eastAsia="sv-SE"/>
              </w:rPr>
            </w:pPr>
            <w:r w:rsidRPr="00DE5341">
              <w:rPr>
                <w:szCs w:val="22"/>
                <w:lang w:eastAsia="sv-SE"/>
              </w:rPr>
              <w:t>List of additional downlink bandwidth parts to be added or modified. (see TS 38.213 [13], clause 12).</w:t>
            </w:r>
          </w:p>
        </w:tc>
      </w:tr>
      <w:tr w:rsidR="00461DC0" w:rsidRPr="00DE5341" w14:paraId="07758F35"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55E30CBA" w14:textId="77777777" w:rsidR="00461DC0" w:rsidRPr="00DE5341" w:rsidRDefault="00461DC0" w:rsidP="00D24C13">
            <w:pPr>
              <w:pStyle w:val="TAL"/>
              <w:rPr>
                <w:szCs w:val="22"/>
                <w:lang w:eastAsia="sv-SE"/>
              </w:rPr>
            </w:pPr>
            <w:r w:rsidRPr="00DE5341">
              <w:rPr>
                <w:b/>
                <w:i/>
                <w:szCs w:val="22"/>
                <w:lang w:eastAsia="sv-SE"/>
              </w:rPr>
              <w:t>downlinkBWP-ToReleaseList</w:t>
            </w:r>
          </w:p>
          <w:p w14:paraId="026C1530" w14:textId="77777777" w:rsidR="00461DC0" w:rsidRPr="00DE5341" w:rsidRDefault="00461DC0" w:rsidP="00D24C13">
            <w:pPr>
              <w:pStyle w:val="TAL"/>
              <w:rPr>
                <w:szCs w:val="22"/>
                <w:lang w:eastAsia="sv-SE"/>
              </w:rPr>
            </w:pPr>
            <w:r w:rsidRPr="00DE5341">
              <w:rPr>
                <w:szCs w:val="22"/>
                <w:lang w:eastAsia="sv-SE"/>
              </w:rPr>
              <w:t>List of additional downlink bandwidth parts to be released. (see TS 38.213 [13], clause 12).</w:t>
            </w:r>
          </w:p>
        </w:tc>
      </w:tr>
      <w:tr w:rsidR="00461DC0" w:rsidRPr="00DE5341" w14:paraId="405E9E99"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4403A3A5" w14:textId="77777777" w:rsidR="00461DC0" w:rsidRPr="00DE5341" w:rsidRDefault="00461DC0" w:rsidP="00D24C13">
            <w:pPr>
              <w:pStyle w:val="TAL"/>
              <w:rPr>
                <w:b/>
                <w:i/>
                <w:szCs w:val="22"/>
                <w:lang w:eastAsia="sv-SE"/>
              </w:rPr>
            </w:pPr>
            <w:r w:rsidRPr="00DE5341">
              <w:rPr>
                <w:b/>
                <w:i/>
                <w:szCs w:val="22"/>
                <w:lang w:eastAsia="sv-SE"/>
              </w:rPr>
              <w:t>downlinkChannelBW-PerSCS-List</w:t>
            </w:r>
          </w:p>
          <w:p w14:paraId="5AA9D509" w14:textId="77777777" w:rsidR="00461DC0" w:rsidRPr="00DE5341" w:rsidRDefault="00461DC0" w:rsidP="00D24C13">
            <w:pPr>
              <w:pStyle w:val="TAL"/>
              <w:rPr>
                <w:szCs w:val="22"/>
                <w:lang w:eastAsia="sv-SE"/>
              </w:rPr>
            </w:pPr>
            <w:r w:rsidRPr="00DE5341">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DE5341">
              <w:rPr>
                <w:i/>
                <w:szCs w:val="22"/>
                <w:lang w:eastAsia="sv-SE"/>
              </w:rPr>
              <w:t>scs-SpecificCarrierList</w:t>
            </w:r>
            <w:r w:rsidRPr="00DE5341">
              <w:rPr>
                <w:szCs w:val="22"/>
                <w:lang w:eastAsia="sv-SE"/>
              </w:rPr>
              <w:t xml:space="preserve"> in </w:t>
            </w:r>
            <w:r w:rsidRPr="00DE5341">
              <w:rPr>
                <w:i/>
                <w:szCs w:val="22"/>
                <w:lang w:eastAsia="sv-SE"/>
              </w:rPr>
              <w:t>DownlinkConfigCommon</w:t>
            </w:r>
            <w:r w:rsidRPr="00DE5341">
              <w:rPr>
                <w:szCs w:val="22"/>
                <w:lang w:eastAsia="sv-SE"/>
              </w:rPr>
              <w:t xml:space="preserve"> / </w:t>
            </w:r>
            <w:r w:rsidRPr="00DE5341">
              <w:rPr>
                <w:i/>
                <w:szCs w:val="22"/>
                <w:lang w:eastAsia="sv-SE"/>
              </w:rPr>
              <w:t>DownlinkConfigCommonSIB</w:t>
            </w:r>
            <w:r w:rsidRPr="00DE5341">
              <w:rPr>
                <w:szCs w:val="22"/>
                <w:lang w:eastAsia="sv-SE"/>
              </w:rPr>
              <w:t>. Network only configures channel bandwidth that corresponds to the channel bandwidth values defined in TS 38.101-1 [15] and TS 38.101-2 [39].</w:t>
            </w:r>
          </w:p>
        </w:tc>
      </w:tr>
      <w:tr w:rsidR="00461DC0" w:rsidRPr="00DE5341" w14:paraId="2C8BDC89" w14:textId="77777777" w:rsidTr="00D24C13">
        <w:tc>
          <w:tcPr>
            <w:tcW w:w="14173" w:type="dxa"/>
            <w:tcBorders>
              <w:top w:val="single" w:sz="4" w:space="0" w:color="auto"/>
              <w:left w:val="single" w:sz="4" w:space="0" w:color="auto"/>
              <w:bottom w:val="single" w:sz="4" w:space="0" w:color="auto"/>
              <w:right w:val="single" w:sz="4" w:space="0" w:color="auto"/>
            </w:tcBorders>
          </w:tcPr>
          <w:p w14:paraId="08F735BE" w14:textId="77777777" w:rsidR="00461DC0" w:rsidRPr="00DE5341" w:rsidRDefault="00461DC0" w:rsidP="00D24C13">
            <w:pPr>
              <w:pStyle w:val="TAL"/>
              <w:rPr>
                <w:b/>
                <w:i/>
                <w:szCs w:val="22"/>
                <w:lang w:eastAsia="sv-SE"/>
              </w:rPr>
            </w:pPr>
            <w:r w:rsidRPr="00DE5341">
              <w:rPr>
                <w:b/>
                <w:i/>
                <w:szCs w:val="22"/>
                <w:lang w:eastAsia="sv-SE"/>
              </w:rPr>
              <w:t>dummy1, dummy 2</w:t>
            </w:r>
          </w:p>
          <w:p w14:paraId="0ED56B8E" w14:textId="77777777" w:rsidR="00461DC0" w:rsidRPr="00DE5341" w:rsidRDefault="00461DC0" w:rsidP="00D24C13">
            <w:pPr>
              <w:pStyle w:val="TAL"/>
              <w:rPr>
                <w:b/>
                <w:i/>
                <w:szCs w:val="22"/>
                <w:lang w:eastAsia="sv-SE"/>
              </w:rPr>
            </w:pPr>
            <w:r w:rsidRPr="00DE5341">
              <w:rPr>
                <w:szCs w:val="22"/>
                <w:lang w:eastAsia="sv-SE"/>
              </w:rPr>
              <w:t>This field is not used in the specification. If received it shall be ignored by the UE.</w:t>
            </w:r>
          </w:p>
        </w:tc>
      </w:tr>
      <w:tr w:rsidR="00461DC0" w:rsidRPr="00DE5341" w14:paraId="5F4B549A" w14:textId="77777777" w:rsidTr="00D24C13">
        <w:tc>
          <w:tcPr>
            <w:tcW w:w="14173" w:type="dxa"/>
            <w:tcBorders>
              <w:top w:val="single" w:sz="4" w:space="0" w:color="auto"/>
              <w:left w:val="single" w:sz="4" w:space="0" w:color="auto"/>
              <w:bottom w:val="single" w:sz="4" w:space="0" w:color="auto"/>
              <w:right w:val="single" w:sz="4" w:space="0" w:color="auto"/>
            </w:tcBorders>
          </w:tcPr>
          <w:p w14:paraId="0C984538" w14:textId="77777777" w:rsidR="00461DC0" w:rsidRPr="00DE5341" w:rsidRDefault="00461DC0" w:rsidP="00D24C13">
            <w:pPr>
              <w:pStyle w:val="TAL"/>
              <w:rPr>
                <w:b/>
                <w:i/>
                <w:szCs w:val="22"/>
              </w:rPr>
            </w:pPr>
            <w:r w:rsidRPr="00DE5341">
              <w:rPr>
                <w:b/>
                <w:i/>
                <w:szCs w:val="22"/>
              </w:rPr>
              <w:t>enableBeamSwitchTiming</w:t>
            </w:r>
          </w:p>
          <w:p w14:paraId="48A439D4" w14:textId="77777777" w:rsidR="00461DC0" w:rsidRPr="00DE5341" w:rsidRDefault="00461DC0" w:rsidP="00D24C13">
            <w:pPr>
              <w:pStyle w:val="TAL"/>
              <w:rPr>
                <w:b/>
                <w:i/>
                <w:szCs w:val="22"/>
                <w:lang w:eastAsia="sv-SE"/>
              </w:rPr>
            </w:pPr>
            <w:r w:rsidRPr="00DE5341">
              <w:rPr>
                <w:szCs w:val="22"/>
              </w:rPr>
              <w:t>Indicates the aperiodic CSI-RS triggering with beam switching triggering behaviour as defined in clause 5.2.1.5.1 of TS 38.214 [19].</w:t>
            </w:r>
          </w:p>
        </w:tc>
      </w:tr>
      <w:tr w:rsidR="00461DC0" w:rsidRPr="00DE5341" w14:paraId="0EA518E9" w14:textId="77777777" w:rsidTr="00D24C13">
        <w:tc>
          <w:tcPr>
            <w:tcW w:w="14173" w:type="dxa"/>
            <w:tcBorders>
              <w:top w:val="single" w:sz="4" w:space="0" w:color="auto"/>
              <w:left w:val="single" w:sz="4" w:space="0" w:color="auto"/>
              <w:bottom w:val="single" w:sz="4" w:space="0" w:color="auto"/>
              <w:right w:val="single" w:sz="4" w:space="0" w:color="auto"/>
            </w:tcBorders>
          </w:tcPr>
          <w:p w14:paraId="67F988EF" w14:textId="77777777" w:rsidR="00461DC0" w:rsidRPr="00DE5341" w:rsidRDefault="00461DC0" w:rsidP="00D24C13">
            <w:pPr>
              <w:pStyle w:val="TAL"/>
              <w:rPr>
                <w:b/>
                <w:bCs/>
                <w:i/>
                <w:iCs/>
                <w:lang w:eastAsia="fi-FI"/>
              </w:rPr>
            </w:pPr>
            <w:r w:rsidRPr="00DE5341">
              <w:rPr>
                <w:b/>
                <w:bCs/>
                <w:i/>
                <w:iCs/>
                <w:lang w:eastAsia="fi-FI"/>
              </w:rPr>
              <w:lastRenderedPageBreak/>
              <w:t>enableDefaultTCI-StatePerCoresetPoolIndex</w:t>
            </w:r>
          </w:p>
          <w:p w14:paraId="6B0735BA" w14:textId="77777777" w:rsidR="00461DC0" w:rsidRPr="00DE5341" w:rsidRDefault="00461DC0" w:rsidP="00D24C13">
            <w:pPr>
              <w:pStyle w:val="TAL"/>
              <w:rPr>
                <w:b/>
                <w:i/>
                <w:szCs w:val="22"/>
                <w:lang w:eastAsia="sv-SE"/>
              </w:rPr>
            </w:pPr>
            <w:r w:rsidRPr="00DE5341">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461DC0" w:rsidRPr="00DE5341" w14:paraId="6E737E1B" w14:textId="77777777" w:rsidTr="00D24C13">
        <w:tc>
          <w:tcPr>
            <w:tcW w:w="14173" w:type="dxa"/>
            <w:tcBorders>
              <w:top w:val="single" w:sz="4" w:space="0" w:color="auto"/>
              <w:left w:val="single" w:sz="4" w:space="0" w:color="auto"/>
              <w:bottom w:val="single" w:sz="4" w:space="0" w:color="auto"/>
              <w:right w:val="single" w:sz="4" w:space="0" w:color="auto"/>
            </w:tcBorders>
          </w:tcPr>
          <w:p w14:paraId="6EB94B54" w14:textId="77777777" w:rsidR="00461DC0" w:rsidRPr="00DE5341" w:rsidRDefault="00461DC0" w:rsidP="00D24C13">
            <w:pPr>
              <w:pStyle w:val="TAL"/>
              <w:rPr>
                <w:b/>
                <w:bCs/>
                <w:i/>
                <w:iCs/>
                <w:lang w:eastAsia="fi-FI"/>
              </w:rPr>
            </w:pPr>
            <w:r w:rsidRPr="00DE5341">
              <w:rPr>
                <w:b/>
                <w:bCs/>
                <w:i/>
                <w:iCs/>
                <w:lang w:eastAsia="fi-FI"/>
              </w:rPr>
              <w:t>enableTwoDefaultTCI-States</w:t>
            </w:r>
          </w:p>
          <w:p w14:paraId="558BC78E" w14:textId="77777777" w:rsidR="00461DC0" w:rsidRPr="00DE5341" w:rsidRDefault="00461DC0" w:rsidP="00D24C13">
            <w:pPr>
              <w:pStyle w:val="TAL"/>
              <w:rPr>
                <w:b/>
                <w:i/>
                <w:szCs w:val="22"/>
                <w:lang w:eastAsia="sv-SE"/>
              </w:rPr>
            </w:pPr>
            <w:r w:rsidRPr="00DE5341">
              <w:rPr>
                <w:bCs/>
                <w:iCs/>
                <w:szCs w:val="22"/>
                <w:lang w:eastAsia="fi-FI"/>
              </w:rPr>
              <w:t>Presence of this field indicates the UE shall follow the release 16 behavior of two default TCI states for PDSCH when at least one TCI codepoint is mapped to two TCI states is enabled</w:t>
            </w:r>
          </w:p>
        </w:tc>
      </w:tr>
      <w:tr w:rsidR="00461DC0" w:rsidRPr="00DE5341" w14:paraId="05D16FFC"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5FB9C4BF" w14:textId="77777777" w:rsidR="00461DC0" w:rsidRPr="00DE5341" w:rsidRDefault="00461DC0" w:rsidP="00D24C13">
            <w:pPr>
              <w:pStyle w:val="TAL"/>
              <w:rPr>
                <w:szCs w:val="22"/>
                <w:lang w:eastAsia="sv-SE"/>
              </w:rPr>
            </w:pPr>
            <w:r w:rsidRPr="00DE5341">
              <w:rPr>
                <w:b/>
                <w:i/>
                <w:szCs w:val="22"/>
                <w:lang w:eastAsia="sv-SE"/>
              </w:rPr>
              <w:t>firstActiveDownlinkBWP-Id</w:t>
            </w:r>
          </w:p>
          <w:p w14:paraId="74BDC5CD" w14:textId="77777777" w:rsidR="00461DC0" w:rsidRPr="00DE5341" w:rsidRDefault="00461DC0" w:rsidP="00D24C13">
            <w:pPr>
              <w:pStyle w:val="TAL"/>
              <w:rPr>
                <w:szCs w:val="22"/>
                <w:lang w:eastAsia="sv-SE"/>
              </w:rPr>
            </w:pPr>
            <w:r w:rsidRPr="00DE5341">
              <w:rPr>
                <w:szCs w:val="22"/>
                <w:lang w:eastAsia="sv-SE"/>
              </w:rPr>
              <w:t>If configured for an SpCell, this field contains the ID of the DL BWP to be activated upon performing the RRC (re-)configuration. If the field is absent, the RRC (re-)configuration does not impose a BWP switch.</w:t>
            </w:r>
          </w:p>
          <w:p w14:paraId="2F5A3153" w14:textId="77777777" w:rsidR="00461DC0" w:rsidRPr="00DE5341" w:rsidRDefault="00461DC0" w:rsidP="00D24C13">
            <w:pPr>
              <w:pStyle w:val="TAL"/>
              <w:rPr>
                <w:szCs w:val="22"/>
                <w:lang w:eastAsia="sv-SE"/>
              </w:rPr>
            </w:pPr>
            <w:r w:rsidRPr="00DE5341">
              <w:rPr>
                <w:szCs w:val="22"/>
                <w:lang w:eastAsia="sv-SE"/>
              </w:rPr>
              <w:t>If configured for an SCell, this field contains the ID of the downlink bandwidth part to be used upon activation of an SCell. The initial bandwidth part is referred to by BWP-Id = 0.</w:t>
            </w:r>
          </w:p>
          <w:p w14:paraId="32230DB4" w14:textId="77777777" w:rsidR="00461DC0" w:rsidRPr="00DE5341" w:rsidRDefault="00461DC0" w:rsidP="00D24C13">
            <w:pPr>
              <w:pStyle w:val="TAL"/>
              <w:rPr>
                <w:szCs w:val="22"/>
                <w:lang w:eastAsia="sv-SE"/>
              </w:rPr>
            </w:pPr>
            <w:r w:rsidRPr="00DE5341">
              <w:rPr>
                <w:szCs w:val="22"/>
                <w:lang w:eastAsia="sv-SE"/>
              </w:rPr>
              <w:t xml:space="preserve">Upon PCell change and PSCell addition/change, the network sets the </w:t>
            </w:r>
            <w:r w:rsidRPr="00DE5341">
              <w:rPr>
                <w:i/>
                <w:szCs w:val="22"/>
                <w:lang w:eastAsia="sv-SE"/>
              </w:rPr>
              <w:t>firstActiveDownlinkBWP-Id</w:t>
            </w:r>
            <w:r w:rsidRPr="00DE5341">
              <w:rPr>
                <w:szCs w:val="22"/>
                <w:lang w:eastAsia="sv-SE"/>
              </w:rPr>
              <w:t xml:space="preserve"> and </w:t>
            </w:r>
            <w:r w:rsidRPr="00DE5341">
              <w:rPr>
                <w:i/>
                <w:szCs w:val="22"/>
                <w:lang w:eastAsia="sv-SE"/>
              </w:rPr>
              <w:t>firstActiveUplinkBWP-Id</w:t>
            </w:r>
            <w:r w:rsidRPr="00DE5341">
              <w:rPr>
                <w:szCs w:val="22"/>
                <w:lang w:eastAsia="sv-SE"/>
              </w:rPr>
              <w:t xml:space="preserve"> to the same value.</w:t>
            </w:r>
          </w:p>
        </w:tc>
      </w:tr>
      <w:tr w:rsidR="00461DC0" w:rsidRPr="00DE5341" w14:paraId="2611F450"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4EC1D5DC" w14:textId="77777777" w:rsidR="00461DC0" w:rsidRPr="00DE5341" w:rsidRDefault="00461DC0" w:rsidP="00D24C13">
            <w:pPr>
              <w:pStyle w:val="TAL"/>
              <w:rPr>
                <w:szCs w:val="22"/>
                <w:lang w:eastAsia="sv-SE"/>
              </w:rPr>
            </w:pPr>
            <w:r w:rsidRPr="00DE5341">
              <w:rPr>
                <w:b/>
                <w:i/>
                <w:szCs w:val="22"/>
                <w:lang w:eastAsia="sv-SE"/>
              </w:rPr>
              <w:t>initialDownlinkBWP</w:t>
            </w:r>
          </w:p>
          <w:p w14:paraId="7D36456A" w14:textId="77777777" w:rsidR="00461DC0" w:rsidRPr="00DE5341" w:rsidRDefault="00461DC0" w:rsidP="00D24C13">
            <w:pPr>
              <w:pStyle w:val="TAL"/>
              <w:rPr>
                <w:szCs w:val="22"/>
                <w:lang w:eastAsia="sv-SE"/>
              </w:rPr>
            </w:pPr>
            <w:r w:rsidRPr="00DE5341">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DE5341">
              <w:rPr>
                <w:lang w:eastAsia="sv-SE"/>
              </w:rPr>
              <w:t>the UE with a value for</w:t>
            </w:r>
            <w:r w:rsidRPr="00DE5341">
              <w:rPr>
                <w:szCs w:val="22"/>
                <w:lang w:eastAsia="sv-SE"/>
              </w:rPr>
              <w:t xml:space="preserve"> this field if no other BWPs are configured. NOTE1</w:t>
            </w:r>
          </w:p>
        </w:tc>
      </w:tr>
      <w:tr w:rsidR="00461DC0" w:rsidRPr="00DE5341" w14:paraId="0A9819AC" w14:textId="77777777" w:rsidTr="00D24C13">
        <w:tc>
          <w:tcPr>
            <w:tcW w:w="14173" w:type="dxa"/>
            <w:tcBorders>
              <w:top w:val="single" w:sz="4" w:space="0" w:color="auto"/>
              <w:left w:val="single" w:sz="4" w:space="0" w:color="auto"/>
              <w:bottom w:val="single" w:sz="4" w:space="0" w:color="auto"/>
              <w:right w:val="single" w:sz="4" w:space="0" w:color="auto"/>
            </w:tcBorders>
          </w:tcPr>
          <w:p w14:paraId="19D65DD5" w14:textId="77777777" w:rsidR="00461DC0" w:rsidRPr="00DE5341" w:rsidRDefault="00461DC0" w:rsidP="00D24C13">
            <w:pPr>
              <w:pStyle w:val="TAL"/>
              <w:rPr>
                <w:szCs w:val="22"/>
              </w:rPr>
            </w:pPr>
            <w:r w:rsidRPr="00DE5341">
              <w:rPr>
                <w:b/>
                <w:i/>
                <w:szCs w:val="22"/>
              </w:rPr>
              <w:t>intraCellGuardBandsDL-List, intraCellGuardBandsUL-List</w:t>
            </w:r>
          </w:p>
          <w:p w14:paraId="4FDA73C5" w14:textId="77777777" w:rsidR="00461DC0" w:rsidRPr="00DE5341" w:rsidRDefault="00461DC0" w:rsidP="00D24C13">
            <w:pPr>
              <w:pStyle w:val="TAL"/>
              <w:rPr>
                <w:b/>
                <w:i/>
                <w:szCs w:val="22"/>
                <w:lang w:eastAsia="sv-SE"/>
              </w:rPr>
            </w:pPr>
            <w:r w:rsidRPr="00DE5341">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461DC0" w:rsidRPr="00DE5341" w14:paraId="4031F929"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081D8B71" w14:textId="77777777" w:rsidR="00461DC0" w:rsidRPr="00DE5341" w:rsidRDefault="00461DC0" w:rsidP="00D24C13">
            <w:pPr>
              <w:pStyle w:val="TAL"/>
              <w:rPr>
                <w:b/>
                <w:i/>
                <w:lang w:eastAsia="sv-SE"/>
              </w:rPr>
            </w:pPr>
            <w:r w:rsidRPr="00DE5341">
              <w:rPr>
                <w:b/>
                <w:i/>
                <w:lang w:eastAsia="sv-SE"/>
              </w:rPr>
              <w:t>lte-CRS-PatternList1</w:t>
            </w:r>
          </w:p>
          <w:p w14:paraId="707B2B1D" w14:textId="77777777" w:rsidR="00461DC0" w:rsidRPr="00DE5341" w:rsidRDefault="00461DC0" w:rsidP="00D24C13">
            <w:pPr>
              <w:pStyle w:val="TAL"/>
              <w:rPr>
                <w:b/>
                <w:i/>
                <w:szCs w:val="22"/>
                <w:lang w:eastAsia="sv-SE"/>
              </w:rPr>
            </w:pPr>
            <w:r w:rsidRPr="00DE5341">
              <w:rPr>
                <w:lang w:eastAsia="sv-SE"/>
              </w:rPr>
              <w:t>A list of LTE CRS patterns around which the UE shall do rate matching for PDSCH. The LTE CRS patterns in this list shall be non-overlapping in frequency.</w:t>
            </w:r>
            <w:r w:rsidRPr="00DE5341">
              <w:t xml:space="preserve"> The network does not configure this field and </w:t>
            </w:r>
            <w:r w:rsidRPr="00DE5341">
              <w:rPr>
                <w:i/>
                <w:iCs/>
              </w:rPr>
              <w:t>lte-CRS-ToMatchAround</w:t>
            </w:r>
            <w:r w:rsidRPr="00DE5341">
              <w:t xml:space="preserve"> simultaneously.</w:t>
            </w:r>
          </w:p>
        </w:tc>
      </w:tr>
      <w:tr w:rsidR="00461DC0" w:rsidRPr="00DE5341" w14:paraId="48B081ED"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58307D06" w14:textId="77777777" w:rsidR="00461DC0" w:rsidRPr="00DE5341" w:rsidRDefault="00461DC0" w:rsidP="00D24C13">
            <w:pPr>
              <w:pStyle w:val="TAL"/>
              <w:rPr>
                <w:b/>
                <w:i/>
                <w:lang w:eastAsia="sv-SE"/>
              </w:rPr>
            </w:pPr>
            <w:r w:rsidRPr="00DE5341">
              <w:rPr>
                <w:b/>
                <w:i/>
                <w:lang w:eastAsia="sv-SE"/>
              </w:rPr>
              <w:t>lte-CRS-PatternList2</w:t>
            </w:r>
          </w:p>
          <w:p w14:paraId="573934EE" w14:textId="77777777" w:rsidR="00461DC0" w:rsidRPr="00DE5341" w:rsidRDefault="00461DC0" w:rsidP="00D24C13">
            <w:pPr>
              <w:pStyle w:val="TAL"/>
              <w:rPr>
                <w:b/>
                <w:i/>
                <w:szCs w:val="22"/>
                <w:lang w:eastAsia="sv-SE"/>
              </w:rPr>
            </w:pPr>
            <w:r w:rsidRPr="00DE5341">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DE5341">
              <w:t xml:space="preserve"> Network configures this field only if the field </w:t>
            </w:r>
            <w:r w:rsidRPr="00DE5341">
              <w:rPr>
                <w:i/>
                <w:iCs/>
              </w:rPr>
              <w:t>lte-CRS-ToMatchAround</w:t>
            </w:r>
            <w:r w:rsidRPr="00DE5341">
              <w:t xml:space="preserve"> is not configured and there is at least one ControlResourceSet in one DL BWP of this serving cell with </w:t>
            </w:r>
            <w:r w:rsidRPr="00DE5341">
              <w:rPr>
                <w:i/>
                <w:iCs/>
              </w:rPr>
              <w:t>coresetPoolIndex</w:t>
            </w:r>
            <w:r w:rsidRPr="00DE5341">
              <w:t xml:space="preserve"> set to 1.</w:t>
            </w:r>
          </w:p>
        </w:tc>
      </w:tr>
      <w:tr w:rsidR="00461DC0" w:rsidRPr="00DE5341" w14:paraId="0E859274"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3675376A" w14:textId="77777777" w:rsidR="00461DC0" w:rsidRPr="00DE5341" w:rsidRDefault="00461DC0" w:rsidP="00D24C13">
            <w:pPr>
              <w:pStyle w:val="TAL"/>
              <w:rPr>
                <w:szCs w:val="22"/>
                <w:lang w:eastAsia="sv-SE"/>
              </w:rPr>
            </w:pPr>
            <w:r w:rsidRPr="00DE5341">
              <w:rPr>
                <w:b/>
                <w:i/>
                <w:szCs w:val="22"/>
                <w:lang w:eastAsia="sv-SE"/>
              </w:rPr>
              <w:t>lte-CRS-ToMatchAround</w:t>
            </w:r>
          </w:p>
          <w:p w14:paraId="49DBC0F0" w14:textId="77777777" w:rsidR="00461DC0" w:rsidRPr="00DE5341" w:rsidRDefault="00461DC0" w:rsidP="00D24C13">
            <w:pPr>
              <w:pStyle w:val="TAL"/>
              <w:rPr>
                <w:b/>
                <w:i/>
                <w:szCs w:val="22"/>
                <w:lang w:eastAsia="sv-SE"/>
              </w:rPr>
            </w:pPr>
            <w:r w:rsidRPr="00DE5341">
              <w:rPr>
                <w:szCs w:val="22"/>
                <w:lang w:eastAsia="sv-SE"/>
              </w:rPr>
              <w:t>Parameters to determine an LTE CRS pattern that the UE shall rate match around.</w:t>
            </w:r>
          </w:p>
        </w:tc>
      </w:tr>
      <w:tr w:rsidR="00461DC0" w:rsidRPr="00DE5341" w14:paraId="13857C98"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355028C2" w14:textId="77777777" w:rsidR="00461DC0" w:rsidRPr="00DE5341" w:rsidRDefault="00461DC0" w:rsidP="00D24C13">
            <w:pPr>
              <w:pStyle w:val="TAL"/>
              <w:rPr>
                <w:szCs w:val="22"/>
                <w:lang w:eastAsia="sv-SE"/>
              </w:rPr>
            </w:pPr>
            <w:r w:rsidRPr="00DE5341">
              <w:rPr>
                <w:b/>
                <w:i/>
                <w:szCs w:val="22"/>
                <w:lang w:eastAsia="sv-SE"/>
              </w:rPr>
              <w:t>pathlossReferenceLinking</w:t>
            </w:r>
          </w:p>
          <w:p w14:paraId="5F38724A" w14:textId="77777777" w:rsidR="00461DC0" w:rsidRPr="00DE5341" w:rsidRDefault="00461DC0" w:rsidP="00D24C13">
            <w:pPr>
              <w:pStyle w:val="TAL"/>
              <w:rPr>
                <w:szCs w:val="22"/>
                <w:lang w:eastAsia="sv-SE"/>
              </w:rPr>
            </w:pPr>
            <w:r w:rsidRPr="00DE5341">
              <w:rPr>
                <w:szCs w:val="22"/>
                <w:lang w:eastAsia="sv-SE"/>
              </w:rPr>
              <w:t>Indicates whether UE shall apply as pathloss reference either the downlink of SpCell (PCell for MCG or PSCell for SCG) or of SCell that corresponds with this uplink (see TS 38.213 [13], clause 7).</w:t>
            </w:r>
          </w:p>
        </w:tc>
      </w:tr>
      <w:tr w:rsidR="00461DC0" w:rsidRPr="00DE5341" w14:paraId="2BE124DE"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0309826D" w14:textId="77777777" w:rsidR="00461DC0" w:rsidRPr="00DE5341" w:rsidRDefault="00461DC0" w:rsidP="00D24C13">
            <w:pPr>
              <w:pStyle w:val="TAL"/>
              <w:rPr>
                <w:szCs w:val="22"/>
                <w:lang w:eastAsia="sv-SE"/>
              </w:rPr>
            </w:pPr>
            <w:r w:rsidRPr="00DE5341">
              <w:rPr>
                <w:b/>
                <w:i/>
                <w:szCs w:val="22"/>
                <w:lang w:eastAsia="sv-SE"/>
              </w:rPr>
              <w:t>pdsch-ServingCellConfig</w:t>
            </w:r>
          </w:p>
          <w:p w14:paraId="1EDD53B6" w14:textId="77777777" w:rsidR="00461DC0" w:rsidRPr="00DE5341" w:rsidRDefault="00461DC0" w:rsidP="00D24C13">
            <w:pPr>
              <w:pStyle w:val="TAL"/>
              <w:rPr>
                <w:szCs w:val="22"/>
                <w:lang w:eastAsia="sv-SE"/>
              </w:rPr>
            </w:pPr>
            <w:r w:rsidRPr="00DE5341">
              <w:rPr>
                <w:szCs w:val="22"/>
                <w:lang w:eastAsia="sv-SE"/>
              </w:rPr>
              <w:t>PDSCH related parameters that are not BWP-specific.</w:t>
            </w:r>
          </w:p>
        </w:tc>
      </w:tr>
      <w:tr w:rsidR="00461DC0" w:rsidRPr="00DE5341" w14:paraId="0AC076A3"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77502885" w14:textId="77777777" w:rsidR="00461DC0" w:rsidRPr="00DE5341" w:rsidRDefault="00461DC0" w:rsidP="00D24C13">
            <w:pPr>
              <w:pStyle w:val="TAL"/>
              <w:tabs>
                <w:tab w:val="left" w:pos="5823"/>
              </w:tabs>
              <w:rPr>
                <w:szCs w:val="22"/>
                <w:lang w:eastAsia="sv-SE"/>
              </w:rPr>
            </w:pPr>
            <w:r w:rsidRPr="00DE5341">
              <w:rPr>
                <w:b/>
                <w:i/>
                <w:szCs w:val="22"/>
                <w:lang w:eastAsia="sv-SE"/>
              </w:rPr>
              <w:t>rateMatchPatternToAddModList</w:t>
            </w:r>
          </w:p>
          <w:p w14:paraId="592F6848" w14:textId="77777777" w:rsidR="00461DC0" w:rsidRPr="00DE5341" w:rsidRDefault="00461DC0" w:rsidP="00D24C13">
            <w:pPr>
              <w:pStyle w:val="TAL"/>
              <w:rPr>
                <w:szCs w:val="22"/>
                <w:lang w:eastAsia="sv-SE"/>
              </w:rPr>
            </w:pPr>
            <w:r w:rsidRPr="00DE5341">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461DC0" w:rsidRPr="00DE5341" w14:paraId="2BD00C60"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149414F2" w14:textId="77777777" w:rsidR="00461DC0" w:rsidRPr="00DE5341" w:rsidRDefault="00461DC0" w:rsidP="00D24C13">
            <w:pPr>
              <w:pStyle w:val="TAL"/>
              <w:rPr>
                <w:szCs w:val="22"/>
                <w:lang w:eastAsia="sv-SE"/>
              </w:rPr>
            </w:pPr>
            <w:r w:rsidRPr="00DE5341">
              <w:rPr>
                <w:b/>
                <w:i/>
                <w:szCs w:val="22"/>
                <w:lang w:eastAsia="sv-SE"/>
              </w:rPr>
              <w:t>sCellDeactivationTimer</w:t>
            </w:r>
          </w:p>
          <w:p w14:paraId="0FF45791" w14:textId="77777777" w:rsidR="00461DC0" w:rsidRPr="00DE5341" w:rsidRDefault="00461DC0" w:rsidP="00D24C13">
            <w:pPr>
              <w:pStyle w:val="TAL"/>
              <w:rPr>
                <w:szCs w:val="22"/>
                <w:lang w:eastAsia="sv-SE"/>
              </w:rPr>
            </w:pPr>
            <w:r w:rsidRPr="00DE5341">
              <w:rPr>
                <w:szCs w:val="22"/>
                <w:lang w:eastAsia="sv-SE"/>
              </w:rPr>
              <w:t>SCell deactivation timer in TS 38.321 [3]. If the field is absent, the UE applies the value infinity.</w:t>
            </w:r>
          </w:p>
        </w:tc>
      </w:tr>
      <w:tr w:rsidR="00461DC0" w:rsidRPr="00DE5341" w14:paraId="255A5A15"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67778947" w14:textId="77777777" w:rsidR="00461DC0" w:rsidRPr="00DE5341" w:rsidRDefault="00461DC0" w:rsidP="00D24C13">
            <w:pPr>
              <w:pStyle w:val="TAL"/>
              <w:rPr>
                <w:b/>
                <w:i/>
                <w:szCs w:val="22"/>
                <w:lang w:eastAsia="sv-SE"/>
              </w:rPr>
            </w:pPr>
            <w:r w:rsidRPr="00DE5341">
              <w:rPr>
                <w:b/>
                <w:i/>
                <w:szCs w:val="22"/>
                <w:lang w:eastAsia="sv-SE"/>
              </w:rPr>
              <w:lastRenderedPageBreak/>
              <w:t>servingCellMO</w:t>
            </w:r>
          </w:p>
          <w:p w14:paraId="6FDA50CA" w14:textId="77777777" w:rsidR="00461DC0" w:rsidRPr="00DE5341" w:rsidRDefault="00461DC0" w:rsidP="00D24C13">
            <w:pPr>
              <w:pStyle w:val="TAL"/>
              <w:rPr>
                <w:b/>
                <w:i/>
                <w:szCs w:val="22"/>
                <w:lang w:eastAsia="sv-SE"/>
              </w:rPr>
            </w:pPr>
            <w:r w:rsidRPr="00DE5341">
              <w:rPr>
                <w:i/>
                <w:szCs w:val="22"/>
                <w:lang w:eastAsia="sv-SE"/>
              </w:rPr>
              <w:t xml:space="preserve">measObjectId </w:t>
            </w:r>
            <w:r w:rsidRPr="00DE5341">
              <w:rPr>
                <w:szCs w:val="22"/>
                <w:lang w:eastAsia="sv-SE"/>
              </w:rPr>
              <w:t xml:space="preserve">of the </w:t>
            </w:r>
            <w:r w:rsidRPr="00DE5341">
              <w:rPr>
                <w:i/>
                <w:szCs w:val="22"/>
                <w:lang w:eastAsia="sv-SE"/>
              </w:rPr>
              <w:t>MeasObjectNR</w:t>
            </w:r>
            <w:r w:rsidRPr="00DE5341">
              <w:rPr>
                <w:szCs w:val="22"/>
                <w:lang w:eastAsia="sv-SE"/>
              </w:rPr>
              <w:t xml:space="preserve"> in </w:t>
            </w:r>
            <w:r w:rsidRPr="00DE5341">
              <w:rPr>
                <w:i/>
                <w:lang w:eastAsia="sv-SE"/>
              </w:rPr>
              <w:t>MeasConfig</w:t>
            </w:r>
            <w:r w:rsidRPr="00DE5341">
              <w:rPr>
                <w:lang w:eastAsia="sv-SE"/>
              </w:rPr>
              <w:t xml:space="preserve"> which is </w:t>
            </w:r>
            <w:r w:rsidRPr="00DE5341">
              <w:rPr>
                <w:szCs w:val="22"/>
                <w:lang w:eastAsia="sv-SE"/>
              </w:rPr>
              <w:t xml:space="preserve">associated to the serving cell. For this </w:t>
            </w:r>
            <w:r w:rsidRPr="00DE5341">
              <w:rPr>
                <w:i/>
                <w:szCs w:val="22"/>
                <w:lang w:eastAsia="sv-SE"/>
              </w:rPr>
              <w:t>MeasObjectNR</w:t>
            </w:r>
            <w:r w:rsidRPr="00DE5341">
              <w:rPr>
                <w:szCs w:val="22"/>
                <w:lang w:eastAsia="sv-SE"/>
              </w:rPr>
              <w:t xml:space="preserve">, the following relationship applies between this MeasObjectNR and </w:t>
            </w:r>
            <w:r w:rsidRPr="00DE5341">
              <w:rPr>
                <w:i/>
                <w:szCs w:val="22"/>
                <w:lang w:eastAsia="sv-SE"/>
              </w:rPr>
              <w:t>frequencyInfoDL</w:t>
            </w:r>
            <w:r w:rsidRPr="00DE5341">
              <w:rPr>
                <w:szCs w:val="22"/>
                <w:lang w:eastAsia="sv-SE"/>
              </w:rPr>
              <w:t xml:space="preserve"> in </w:t>
            </w:r>
            <w:r w:rsidRPr="00DE5341">
              <w:rPr>
                <w:i/>
                <w:szCs w:val="22"/>
                <w:lang w:eastAsia="sv-SE"/>
              </w:rPr>
              <w:t>ServingCellConfigCommon</w:t>
            </w:r>
            <w:r w:rsidRPr="00DE5341">
              <w:rPr>
                <w:szCs w:val="22"/>
                <w:lang w:eastAsia="sv-SE"/>
              </w:rPr>
              <w:t xml:space="preserve"> of the serving cell: if </w:t>
            </w:r>
            <w:r w:rsidRPr="00DE5341">
              <w:rPr>
                <w:i/>
                <w:szCs w:val="22"/>
                <w:lang w:eastAsia="sv-SE"/>
              </w:rPr>
              <w:t>ssbFrequency</w:t>
            </w:r>
            <w:r w:rsidRPr="00DE5341">
              <w:rPr>
                <w:szCs w:val="22"/>
                <w:lang w:eastAsia="sv-SE"/>
              </w:rPr>
              <w:t xml:space="preserve"> is configured, its value is the same as the </w:t>
            </w:r>
            <w:r w:rsidRPr="00DE5341">
              <w:rPr>
                <w:i/>
                <w:lang w:eastAsia="sv-SE"/>
              </w:rPr>
              <w:t>absoluteFrequencySSB</w:t>
            </w:r>
            <w:r w:rsidRPr="00DE5341">
              <w:rPr>
                <w:lang w:eastAsia="sv-SE"/>
              </w:rPr>
              <w:t xml:space="preserve"> and if </w:t>
            </w:r>
            <w:r w:rsidRPr="00DE5341">
              <w:rPr>
                <w:i/>
                <w:lang w:eastAsia="sv-SE"/>
              </w:rPr>
              <w:t>csi-rs-ResourceConfigMobility</w:t>
            </w:r>
            <w:r w:rsidRPr="00DE5341">
              <w:rPr>
                <w:lang w:eastAsia="sv-SE"/>
              </w:rPr>
              <w:t xml:space="preserve"> is configured, the value of its </w:t>
            </w:r>
            <w:r w:rsidRPr="00DE5341">
              <w:rPr>
                <w:i/>
                <w:lang w:eastAsia="sv-SE"/>
              </w:rPr>
              <w:t>subcarrierSpacing</w:t>
            </w:r>
            <w:r w:rsidRPr="00DE5341">
              <w:rPr>
                <w:lang w:eastAsia="sv-SE"/>
              </w:rPr>
              <w:t xml:space="preserve"> is present in one entry of the </w:t>
            </w:r>
            <w:r w:rsidRPr="00DE5341">
              <w:rPr>
                <w:i/>
                <w:lang w:eastAsia="sv-SE"/>
              </w:rPr>
              <w:t>scs-SpecificCarrierList</w:t>
            </w:r>
            <w:r w:rsidRPr="00DE5341">
              <w:rPr>
                <w:lang w:eastAsia="sv-SE"/>
              </w:rPr>
              <w:t xml:space="preserve">, </w:t>
            </w:r>
            <w:r w:rsidRPr="00DE5341">
              <w:rPr>
                <w:i/>
                <w:lang w:eastAsia="sv-SE"/>
              </w:rPr>
              <w:t>csi-RS-</w:t>
            </w:r>
            <w:r w:rsidRPr="00DE5341">
              <w:rPr>
                <w:i/>
                <w:lang w:eastAsia="ko-KR"/>
              </w:rPr>
              <w:t>Cell</w:t>
            </w:r>
            <w:r w:rsidRPr="00DE5341">
              <w:rPr>
                <w:i/>
                <w:lang w:eastAsia="sv-SE"/>
              </w:rPr>
              <w:t>ListMobility</w:t>
            </w:r>
            <w:r w:rsidRPr="00DE5341">
              <w:rPr>
                <w:lang w:eastAsia="sv-SE"/>
              </w:rPr>
              <w:t xml:space="preserve"> includes an entry corresponding to the serving cell (with </w:t>
            </w:r>
            <w:r w:rsidRPr="00DE5341">
              <w:rPr>
                <w:i/>
                <w:lang w:eastAsia="sv-SE"/>
              </w:rPr>
              <w:t>cellId</w:t>
            </w:r>
            <w:r w:rsidRPr="00DE5341">
              <w:rPr>
                <w:lang w:eastAsia="sv-SE"/>
              </w:rPr>
              <w:t xml:space="preserve"> equal to </w:t>
            </w:r>
            <w:r w:rsidRPr="00DE5341">
              <w:rPr>
                <w:i/>
                <w:lang w:eastAsia="sv-SE"/>
              </w:rPr>
              <w:t>physCellId</w:t>
            </w:r>
            <w:r w:rsidRPr="00DE5341">
              <w:rPr>
                <w:lang w:eastAsia="sv-SE"/>
              </w:rPr>
              <w:t xml:space="preserve"> in </w:t>
            </w:r>
            <w:r w:rsidRPr="00DE5341">
              <w:rPr>
                <w:i/>
                <w:lang w:eastAsia="sv-SE"/>
              </w:rPr>
              <w:t>ServingCellConfigCommon</w:t>
            </w:r>
            <w:r w:rsidRPr="00DE5341">
              <w:rPr>
                <w:lang w:eastAsia="sv-SE"/>
              </w:rPr>
              <w:t xml:space="preserve">) and the frequency range indicated by the </w:t>
            </w:r>
            <w:r w:rsidRPr="00DE5341">
              <w:rPr>
                <w:i/>
                <w:lang w:eastAsia="sv-SE"/>
              </w:rPr>
              <w:t>csi-rs-MeasurementBW</w:t>
            </w:r>
            <w:r w:rsidRPr="00DE5341">
              <w:rPr>
                <w:lang w:eastAsia="sv-SE"/>
              </w:rPr>
              <w:t xml:space="preserve"> of the entry in </w:t>
            </w:r>
            <w:r w:rsidRPr="00DE5341">
              <w:rPr>
                <w:i/>
                <w:lang w:eastAsia="sv-SE"/>
              </w:rPr>
              <w:t>csi-RS-</w:t>
            </w:r>
            <w:r w:rsidRPr="00DE5341">
              <w:rPr>
                <w:i/>
                <w:lang w:eastAsia="ko-KR"/>
              </w:rPr>
              <w:t>Cell</w:t>
            </w:r>
            <w:r w:rsidRPr="00DE5341">
              <w:rPr>
                <w:i/>
                <w:lang w:eastAsia="sv-SE"/>
              </w:rPr>
              <w:t>ListMobility</w:t>
            </w:r>
            <w:r w:rsidRPr="00DE5341">
              <w:rPr>
                <w:lang w:eastAsia="sv-SE"/>
              </w:rPr>
              <w:t xml:space="preserve"> is included in the frequency range indicated by in the entry of the </w:t>
            </w:r>
            <w:r w:rsidRPr="00DE5341">
              <w:rPr>
                <w:i/>
                <w:lang w:eastAsia="sv-SE"/>
              </w:rPr>
              <w:t>scs-SpecificCarrierList</w:t>
            </w:r>
            <w:r w:rsidRPr="00DE5341">
              <w:rPr>
                <w:lang w:eastAsia="sv-SE"/>
              </w:rPr>
              <w:t xml:space="preserve">.   </w:t>
            </w:r>
          </w:p>
        </w:tc>
      </w:tr>
      <w:tr w:rsidR="00461DC0" w:rsidRPr="00DE5341" w14:paraId="6A994D96"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163EA57B" w14:textId="77777777" w:rsidR="00461DC0" w:rsidRPr="00DE5341" w:rsidRDefault="00461DC0" w:rsidP="00D24C13">
            <w:pPr>
              <w:pStyle w:val="TAL"/>
              <w:rPr>
                <w:b/>
                <w:i/>
                <w:szCs w:val="22"/>
                <w:lang w:eastAsia="sv-SE"/>
              </w:rPr>
            </w:pPr>
            <w:r w:rsidRPr="00DE5341">
              <w:rPr>
                <w:b/>
                <w:i/>
                <w:szCs w:val="22"/>
                <w:lang w:eastAsia="sv-SE"/>
              </w:rPr>
              <w:t>supplementaryUplink</w:t>
            </w:r>
          </w:p>
          <w:p w14:paraId="7C5F2EF4" w14:textId="77777777" w:rsidR="00461DC0" w:rsidRPr="00DE5341" w:rsidRDefault="00461DC0" w:rsidP="00D24C13">
            <w:pPr>
              <w:pStyle w:val="TAL"/>
              <w:rPr>
                <w:szCs w:val="22"/>
                <w:lang w:eastAsia="sv-SE"/>
              </w:rPr>
            </w:pPr>
            <w:r w:rsidRPr="00DE5341">
              <w:rPr>
                <w:szCs w:val="22"/>
                <w:lang w:eastAsia="sv-SE"/>
              </w:rPr>
              <w:t xml:space="preserve">Network may configure this field only when </w:t>
            </w:r>
            <w:r w:rsidRPr="00DE5341">
              <w:rPr>
                <w:i/>
                <w:szCs w:val="22"/>
                <w:lang w:eastAsia="sv-SE"/>
              </w:rPr>
              <w:t>supplementaryUplinkConfig</w:t>
            </w:r>
            <w:r w:rsidRPr="00DE5341">
              <w:rPr>
                <w:szCs w:val="22"/>
                <w:lang w:eastAsia="sv-SE"/>
              </w:rPr>
              <w:t xml:space="preserve"> is configured in </w:t>
            </w:r>
            <w:r w:rsidRPr="00DE5341">
              <w:rPr>
                <w:i/>
                <w:szCs w:val="22"/>
                <w:lang w:eastAsia="sv-SE"/>
              </w:rPr>
              <w:t>ServingCellConfigCommon</w:t>
            </w:r>
            <w:r w:rsidRPr="00DE5341">
              <w:rPr>
                <w:szCs w:val="22"/>
                <w:lang w:eastAsia="sv-SE"/>
              </w:rPr>
              <w:t xml:space="preserve"> or </w:t>
            </w:r>
            <w:r w:rsidRPr="00DE5341">
              <w:rPr>
                <w:i/>
                <w:iCs/>
                <w:szCs w:val="22"/>
                <w:lang w:eastAsia="sv-SE"/>
              </w:rPr>
              <w:t>supplementaryUplink</w:t>
            </w:r>
            <w:r w:rsidRPr="00DE5341">
              <w:rPr>
                <w:szCs w:val="22"/>
                <w:lang w:eastAsia="sv-SE"/>
              </w:rPr>
              <w:t xml:space="preserve"> is configured in</w:t>
            </w:r>
            <w:r w:rsidRPr="00DE5341">
              <w:rPr>
                <w:szCs w:val="22"/>
              </w:rPr>
              <w:t xml:space="preserve"> </w:t>
            </w:r>
            <w:r w:rsidRPr="00DE5341">
              <w:rPr>
                <w:i/>
                <w:szCs w:val="22"/>
                <w:lang w:eastAsia="sv-SE"/>
              </w:rPr>
              <w:t>ServingCellConfigCommonSIB</w:t>
            </w:r>
            <w:r w:rsidRPr="00DE5341">
              <w:rPr>
                <w:szCs w:val="22"/>
                <w:lang w:eastAsia="sv-SE"/>
              </w:rPr>
              <w:t>.</w:t>
            </w:r>
          </w:p>
        </w:tc>
      </w:tr>
      <w:tr w:rsidR="00461DC0" w:rsidRPr="00DE5341" w14:paraId="45A6F9F5"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16425294" w14:textId="77777777" w:rsidR="00461DC0" w:rsidRPr="00DE5341" w:rsidRDefault="00461DC0" w:rsidP="00D24C13">
            <w:pPr>
              <w:pStyle w:val="TAL"/>
              <w:rPr>
                <w:b/>
                <w:bCs/>
                <w:i/>
                <w:iCs/>
                <w:lang w:eastAsia="x-none"/>
              </w:rPr>
            </w:pPr>
            <w:r w:rsidRPr="00DE5341">
              <w:rPr>
                <w:b/>
                <w:bCs/>
                <w:i/>
                <w:iCs/>
                <w:lang w:eastAsia="x-none"/>
              </w:rPr>
              <w:t>supplementaryUplinkRelease</w:t>
            </w:r>
          </w:p>
          <w:p w14:paraId="0966BE80" w14:textId="77777777" w:rsidR="00461DC0" w:rsidRPr="00DE5341" w:rsidRDefault="00461DC0" w:rsidP="00D24C13">
            <w:pPr>
              <w:pStyle w:val="TAL"/>
              <w:rPr>
                <w:lang w:eastAsia="sv-SE"/>
              </w:rPr>
            </w:pPr>
            <w:r w:rsidRPr="00DE5341">
              <w:rPr>
                <w:lang w:eastAsia="sv-SE"/>
              </w:rPr>
              <w:t xml:space="preserve">If this field is included, the UE shall release the uplink configuration configured by </w:t>
            </w:r>
            <w:r w:rsidRPr="00DE5341">
              <w:rPr>
                <w:i/>
                <w:iCs/>
                <w:lang w:eastAsia="x-none"/>
              </w:rPr>
              <w:t>supplementaryUplink</w:t>
            </w:r>
            <w:r w:rsidRPr="00DE5341">
              <w:rPr>
                <w:lang w:eastAsia="sv-SE"/>
              </w:rPr>
              <w:t xml:space="preserve">. The network only includes either </w:t>
            </w:r>
            <w:r w:rsidRPr="00DE5341">
              <w:rPr>
                <w:i/>
                <w:lang w:eastAsia="x-none"/>
              </w:rPr>
              <w:t>supplementaryUplinkRelease</w:t>
            </w:r>
            <w:r w:rsidRPr="00DE5341">
              <w:rPr>
                <w:lang w:eastAsia="sv-SE"/>
              </w:rPr>
              <w:t xml:space="preserve"> or </w:t>
            </w:r>
            <w:r w:rsidRPr="00DE5341">
              <w:rPr>
                <w:i/>
                <w:lang w:eastAsia="x-none"/>
              </w:rPr>
              <w:t>supplementaryUplink</w:t>
            </w:r>
            <w:r w:rsidRPr="00DE5341">
              <w:rPr>
                <w:lang w:eastAsia="sv-SE"/>
              </w:rPr>
              <w:t xml:space="preserve"> at a time.</w:t>
            </w:r>
          </w:p>
        </w:tc>
      </w:tr>
      <w:tr w:rsidR="00461DC0" w:rsidRPr="00DE5341" w14:paraId="1A444426"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31D01475" w14:textId="77777777" w:rsidR="00461DC0" w:rsidRPr="00DE5341" w:rsidRDefault="00461DC0" w:rsidP="00D24C13">
            <w:pPr>
              <w:pStyle w:val="TAL"/>
              <w:rPr>
                <w:szCs w:val="22"/>
                <w:lang w:eastAsia="sv-SE"/>
              </w:rPr>
            </w:pPr>
            <w:r w:rsidRPr="00DE5341">
              <w:rPr>
                <w:b/>
                <w:i/>
                <w:szCs w:val="22"/>
                <w:lang w:eastAsia="sv-SE"/>
              </w:rPr>
              <w:t>tag-Id</w:t>
            </w:r>
          </w:p>
          <w:p w14:paraId="16AD87ED" w14:textId="77777777" w:rsidR="00461DC0" w:rsidRPr="00DE5341" w:rsidRDefault="00461DC0" w:rsidP="00D24C13">
            <w:pPr>
              <w:pStyle w:val="TAL"/>
              <w:rPr>
                <w:szCs w:val="22"/>
                <w:lang w:eastAsia="sv-SE"/>
              </w:rPr>
            </w:pPr>
            <w:r w:rsidRPr="00DE5341">
              <w:rPr>
                <w:szCs w:val="22"/>
                <w:lang w:eastAsia="sv-SE"/>
              </w:rPr>
              <w:t>Timing Advance Group ID, as specified in TS 38.321 [3], which this cell belongs to.</w:t>
            </w:r>
          </w:p>
        </w:tc>
      </w:tr>
      <w:tr w:rsidR="00461DC0" w:rsidRPr="00DE5341" w14:paraId="35F0F4BB"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47F7305C" w14:textId="77777777" w:rsidR="00461DC0" w:rsidRPr="00DE5341" w:rsidRDefault="00461DC0" w:rsidP="00D24C13">
            <w:pPr>
              <w:pStyle w:val="TAL"/>
              <w:rPr>
                <w:szCs w:val="22"/>
                <w:lang w:eastAsia="sv-SE"/>
              </w:rPr>
            </w:pPr>
            <w:r w:rsidRPr="00DE5341">
              <w:rPr>
                <w:b/>
                <w:i/>
                <w:szCs w:val="22"/>
                <w:lang w:eastAsia="sv-SE"/>
              </w:rPr>
              <w:t>tdd-UL-DL-ConfigurationDedicated-iab-mt</w:t>
            </w:r>
          </w:p>
          <w:p w14:paraId="710708FE" w14:textId="77777777" w:rsidR="00461DC0" w:rsidRPr="00DE5341" w:rsidRDefault="00461DC0" w:rsidP="00D24C13">
            <w:pPr>
              <w:pStyle w:val="TAL"/>
              <w:rPr>
                <w:szCs w:val="22"/>
                <w:lang w:eastAsia="sv-SE"/>
              </w:rPr>
            </w:pPr>
            <w:r w:rsidRPr="00DE5341">
              <w:rPr>
                <w:szCs w:val="22"/>
                <w:lang w:eastAsia="sv-SE"/>
              </w:rPr>
              <w:t xml:space="preserve">Resource configuration per IAB-MT D/U/F overrides all symbols (with a limitation that effectively only flexible symbols can be overwritten in Rel-16) per slot over the number of slots as provided by </w:t>
            </w:r>
            <w:r w:rsidRPr="00DE5341">
              <w:rPr>
                <w:i/>
                <w:szCs w:val="22"/>
                <w:lang w:eastAsia="sv-SE"/>
              </w:rPr>
              <w:t>TDD-UL-DL ConfigurationCommon</w:t>
            </w:r>
            <w:r w:rsidRPr="00DE5341">
              <w:rPr>
                <w:szCs w:val="22"/>
                <w:lang w:eastAsia="sv-SE"/>
              </w:rPr>
              <w:t>.</w:t>
            </w:r>
          </w:p>
        </w:tc>
      </w:tr>
      <w:tr w:rsidR="00461DC0" w:rsidRPr="00DE5341" w14:paraId="73EE25BC"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77E97888" w14:textId="77777777" w:rsidR="00461DC0" w:rsidRPr="00DE5341" w:rsidRDefault="00461DC0" w:rsidP="00D24C13">
            <w:pPr>
              <w:pStyle w:val="TAL"/>
              <w:rPr>
                <w:b/>
                <w:i/>
                <w:szCs w:val="22"/>
                <w:lang w:eastAsia="sv-SE"/>
              </w:rPr>
            </w:pPr>
            <w:r w:rsidRPr="00DE5341">
              <w:rPr>
                <w:b/>
                <w:i/>
                <w:szCs w:val="22"/>
                <w:lang w:eastAsia="sv-SE"/>
              </w:rPr>
              <w:t>uplinkConfig</w:t>
            </w:r>
          </w:p>
          <w:p w14:paraId="52C1E800" w14:textId="77777777" w:rsidR="00461DC0" w:rsidRPr="00DE5341" w:rsidRDefault="00461DC0" w:rsidP="00D24C13">
            <w:pPr>
              <w:pStyle w:val="TAL"/>
              <w:rPr>
                <w:szCs w:val="22"/>
                <w:lang w:eastAsia="sv-SE"/>
              </w:rPr>
            </w:pPr>
            <w:r w:rsidRPr="00DE5341">
              <w:rPr>
                <w:szCs w:val="22"/>
                <w:lang w:eastAsia="sv-SE"/>
              </w:rPr>
              <w:t xml:space="preserve">Network may configure this field only when </w:t>
            </w:r>
            <w:r w:rsidRPr="00DE5341">
              <w:rPr>
                <w:i/>
                <w:szCs w:val="22"/>
                <w:lang w:eastAsia="sv-SE"/>
              </w:rPr>
              <w:t>uplinkConfigCommon</w:t>
            </w:r>
            <w:r w:rsidRPr="00DE5341">
              <w:rPr>
                <w:szCs w:val="22"/>
                <w:lang w:eastAsia="sv-SE"/>
              </w:rPr>
              <w:t xml:space="preserve"> is configured in </w:t>
            </w:r>
            <w:r w:rsidRPr="00DE5341">
              <w:rPr>
                <w:i/>
                <w:szCs w:val="22"/>
                <w:lang w:eastAsia="sv-SE"/>
              </w:rPr>
              <w:t>ServingCellConfigCommon</w:t>
            </w:r>
            <w:r w:rsidRPr="00DE5341">
              <w:rPr>
                <w:szCs w:val="22"/>
                <w:lang w:eastAsia="sv-SE"/>
              </w:rPr>
              <w:t xml:space="preserve"> or </w:t>
            </w:r>
            <w:r w:rsidRPr="00DE5341">
              <w:rPr>
                <w:i/>
                <w:szCs w:val="22"/>
                <w:lang w:eastAsia="sv-SE"/>
              </w:rPr>
              <w:t>ServingCellConfigCommonSIB</w:t>
            </w:r>
            <w:r w:rsidRPr="00DE5341">
              <w:rPr>
                <w:szCs w:val="22"/>
                <w:lang w:eastAsia="sv-SE"/>
              </w:rPr>
              <w:t>.</w:t>
            </w:r>
            <w:r w:rsidRPr="00DE5341">
              <w:t xml:space="preserve"> Addition or release of this field can only be done upon SCell addition or release (respectively).</w:t>
            </w:r>
          </w:p>
        </w:tc>
      </w:tr>
    </w:tbl>
    <w:p w14:paraId="122A800E" w14:textId="77777777" w:rsidR="00461DC0" w:rsidRPr="00DE5341" w:rsidRDefault="00461DC0" w:rsidP="00461D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1DC0" w:rsidRPr="00DE5341" w14:paraId="47FEE716"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037F5C27" w14:textId="77777777" w:rsidR="00461DC0" w:rsidRPr="00DE5341" w:rsidRDefault="00461DC0" w:rsidP="00D24C13">
            <w:pPr>
              <w:pStyle w:val="TAH"/>
              <w:rPr>
                <w:szCs w:val="22"/>
                <w:lang w:eastAsia="sv-SE"/>
              </w:rPr>
            </w:pPr>
            <w:r w:rsidRPr="00DE5341">
              <w:rPr>
                <w:i/>
                <w:szCs w:val="22"/>
                <w:lang w:eastAsia="sv-SE"/>
              </w:rPr>
              <w:lastRenderedPageBreak/>
              <w:t xml:space="preserve">UplinkConfig </w:t>
            </w:r>
            <w:r w:rsidRPr="00DE5341">
              <w:rPr>
                <w:szCs w:val="22"/>
                <w:lang w:eastAsia="sv-SE"/>
              </w:rPr>
              <w:t>field descriptions</w:t>
            </w:r>
          </w:p>
        </w:tc>
      </w:tr>
      <w:tr w:rsidR="00461DC0" w:rsidRPr="00DE5341" w14:paraId="6FBEBD02"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18F40332" w14:textId="77777777" w:rsidR="00461DC0" w:rsidRPr="00DE5341" w:rsidRDefault="00461DC0" w:rsidP="00D24C13">
            <w:pPr>
              <w:pStyle w:val="TAL"/>
              <w:rPr>
                <w:szCs w:val="22"/>
                <w:lang w:eastAsia="sv-SE"/>
              </w:rPr>
            </w:pPr>
            <w:r w:rsidRPr="00DE5341">
              <w:rPr>
                <w:b/>
                <w:i/>
                <w:szCs w:val="22"/>
                <w:lang w:eastAsia="sv-SE"/>
              </w:rPr>
              <w:t>carrierSwitching</w:t>
            </w:r>
          </w:p>
          <w:p w14:paraId="642B6496" w14:textId="77777777" w:rsidR="00461DC0" w:rsidRPr="00DE5341" w:rsidRDefault="00461DC0" w:rsidP="00D24C13">
            <w:pPr>
              <w:pStyle w:val="TAL"/>
              <w:rPr>
                <w:b/>
                <w:i/>
                <w:szCs w:val="22"/>
                <w:lang w:eastAsia="sv-SE"/>
              </w:rPr>
            </w:pPr>
            <w:r w:rsidRPr="00DE5341">
              <w:rPr>
                <w:szCs w:val="22"/>
                <w:lang w:eastAsia="sv-SE"/>
              </w:rPr>
              <w:t>Includes parameters for configuration of carrier based SRS switching (see TS 38.214 [19], clause 6.2.1.3.</w:t>
            </w:r>
          </w:p>
        </w:tc>
      </w:tr>
      <w:tr w:rsidR="00461DC0" w:rsidRPr="00DE5341" w14:paraId="40C424F7"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0365F2DC" w14:textId="77777777" w:rsidR="00461DC0" w:rsidRPr="00DE5341" w:rsidRDefault="00461DC0" w:rsidP="00D24C13">
            <w:pPr>
              <w:pStyle w:val="TAL"/>
              <w:rPr>
                <w:b/>
                <w:i/>
                <w:szCs w:val="22"/>
                <w:lang w:eastAsia="sv-SE"/>
              </w:rPr>
            </w:pPr>
            <w:r w:rsidRPr="00DE5341">
              <w:rPr>
                <w:b/>
                <w:i/>
                <w:szCs w:val="22"/>
                <w:lang w:eastAsia="sv-SE"/>
              </w:rPr>
              <w:t>enableDefaultBeamPL-ForPUSCH0-0, enableDefaultBeamPL-ForPUCCH, enableDefaultBeamPL-ForSRS</w:t>
            </w:r>
          </w:p>
          <w:p w14:paraId="7922A295" w14:textId="77777777" w:rsidR="00461DC0" w:rsidRPr="00DE5341" w:rsidRDefault="00461DC0" w:rsidP="00D24C13">
            <w:pPr>
              <w:pStyle w:val="TAL"/>
              <w:rPr>
                <w:b/>
                <w:i/>
                <w:szCs w:val="22"/>
                <w:lang w:eastAsia="sv-SE"/>
              </w:rPr>
            </w:pPr>
            <w:r w:rsidRPr="00DE5341">
              <w:rPr>
                <w:szCs w:val="22"/>
                <w:lang w:eastAsia="sv-SE"/>
              </w:rPr>
              <w:t xml:space="preserve">When the parameter is present, UE derives the </w:t>
            </w:r>
            <w:r w:rsidRPr="00DE5341">
              <w:rPr>
                <w:lang w:eastAsia="sv-SE"/>
              </w:rPr>
              <w:t>spatial relation and the corresponding pathloss reference Rs as specified in 38.213, clauses 7.1.1, 7.2.1, 7.3.1 and 9.2.2The network only configures these parameters for FR2.</w:t>
            </w:r>
          </w:p>
        </w:tc>
      </w:tr>
      <w:tr w:rsidR="00461DC0" w:rsidRPr="00DE5341" w14:paraId="4A8D35B2"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3FCAF4DE" w14:textId="77777777" w:rsidR="00461DC0" w:rsidRPr="00DE5341" w:rsidRDefault="00461DC0" w:rsidP="00D24C13">
            <w:pPr>
              <w:pStyle w:val="TAL"/>
              <w:rPr>
                <w:b/>
                <w:i/>
                <w:szCs w:val="22"/>
                <w:lang w:eastAsia="sv-SE"/>
              </w:rPr>
            </w:pPr>
            <w:r w:rsidRPr="00DE5341">
              <w:rPr>
                <w:b/>
                <w:i/>
                <w:szCs w:val="22"/>
                <w:lang w:eastAsia="sv-SE"/>
              </w:rPr>
              <w:t>enablePL-RS-UpdateForPUSCH-SRS</w:t>
            </w:r>
          </w:p>
          <w:p w14:paraId="6820BA05" w14:textId="77777777" w:rsidR="00461DC0" w:rsidRPr="00DE5341" w:rsidRDefault="00461DC0" w:rsidP="00D24C13">
            <w:pPr>
              <w:pStyle w:val="TAL"/>
              <w:rPr>
                <w:b/>
                <w:i/>
                <w:szCs w:val="22"/>
                <w:lang w:eastAsia="sv-SE"/>
              </w:rPr>
            </w:pPr>
            <w:r w:rsidRPr="00DE5341">
              <w:rPr>
                <w:lang w:eastAsia="sv-SE"/>
              </w:rPr>
              <w:t xml:space="preserve">When this parameter is present, the Rel-16 feature of MAC CE based pathloss RS updates for PUSCH/SRS is enabled. Network only configures this parameter when the UE is configured with </w:t>
            </w:r>
            <w:r w:rsidRPr="00DE5341">
              <w:rPr>
                <w:i/>
                <w:lang w:eastAsia="sv-SE"/>
              </w:rPr>
              <w:t>sri-PUSCH-PowerControl</w:t>
            </w:r>
            <w:r w:rsidRPr="00DE5341">
              <w:rPr>
                <w:lang w:eastAsia="sv-SE"/>
              </w:rPr>
              <w:t>.</w:t>
            </w:r>
            <w:r w:rsidRPr="00DE5341">
              <w:t xml:space="preserve"> </w:t>
            </w:r>
            <w:r w:rsidRPr="00DE5341">
              <w:rPr>
                <w:lang w:eastAsia="sv-SE"/>
              </w:rPr>
              <w:t xml:space="preserve">If this field is not configured, </w:t>
            </w:r>
            <w:r w:rsidRPr="00DE5341">
              <w:rPr>
                <w:rFonts w:eastAsia="Malgun Gothic"/>
              </w:rPr>
              <w:t xml:space="preserve">network configures at most 4 pathloss RS resources for </w:t>
            </w:r>
            <w:r w:rsidRPr="00DE5341">
              <w:rPr>
                <w:lang w:eastAsia="sv-SE"/>
              </w:rPr>
              <w:t xml:space="preserve">PUSCH/PUCCH/SRS transmissions </w:t>
            </w:r>
            <w:r w:rsidRPr="00DE5341">
              <w:rPr>
                <w:rFonts w:eastAsia="Malgun Gothic"/>
              </w:rPr>
              <w:t>per BWP, not including pathloss RS resources for SRS transmissions for positioning</w:t>
            </w:r>
            <w:r w:rsidRPr="00DE5341">
              <w:rPr>
                <w:lang w:eastAsia="sv-SE"/>
              </w:rPr>
              <w:t>.</w:t>
            </w:r>
            <w:r w:rsidRPr="00DE5341">
              <w:rPr>
                <w:bCs/>
                <w:iCs/>
                <w:szCs w:val="22"/>
              </w:rPr>
              <w:t xml:space="preserve"> (See TS 38.213 [13], clause 7).</w:t>
            </w:r>
          </w:p>
        </w:tc>
      </w:tr>
      <w:tr w:rsidR="00461DC0" w:rsidRPr="00DE5341" w14:paraId="4B56464D"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2651CC60" w14:textId="77777777" w:rsidR="00461DC0" w:rsidRPr="00DE5341" w:rsidRDefault="00461DC0" w:rsidP="00D24C13">
            <w:pPr>
              <w:pStyle w:val="TAL"/>
              <w:rPr>
                <w:szCs w:val="22"/>
                <w:lang w:eastAsia="sv-SE"/>
              </w:rPr>
            </w:pPr>
            <w:r w:rsidRPr="00DE5341">
              <w:rPr>
                <w:b/>
                <w:i/>
                <w:szCs w:val="22"/>
                <w:lang w:eastAsia="sv-SE"/>
              </w:rPr>
              <w:t>firstActiveUplinkBWP-Id</w:t>
            </w:r>
          </w:p>
          <w:p w14:paraId="2B1A4921" w14:textId="77777777" w:rsidR="00461DC0" w:rsidRPr="00DE5341" w:rsidRDefault="00461DC0" w:rsidP="00D24C13">
            <w:pPr>
              <w:pStyle w:val="TAL"/>
              <w:rPr>
                <w:szCs w:val="22"/>
                <w:lang w:eastAsia="sv-SE"/>
              </w:rPr>
            </w:pPr>
            <w:r w:rsidRPr="00DE5341">
              <w:rPr>
                <w:szCs w:val="22"/>
                <w:lang w:eastAsia="sv-SE"/>
              </w:rPr>
              <w:t>If configured for an SpCell, this field contains the ID of the UL BWP to be activated upon performing the RRC (re-)configuration. If the field is absent, the RRC (re-)configuration does not impose a BWP switch.</w:t>
            </w:r>
          </w:p>
          <w:p w14:paraId="2A74510E" w14:textId="77777777" w:rsidR="00461DC0" w:rsidRPr="00DE5341" w:rsidRDefault="00461DC0" w:rsidP="00D24C13">
            <w:pPr>
              <w:pStyle w:val="TAL"/>
              <w:rPr>
                <w:szCs w:val="22"/>
                <w:lang w:eastAsia="sv-SE"/>
              </w:rPr>
            </w:pPr>
            <w:r w:rsidRPr="00DE5341">
              <w:rPr>
                <w:szCs w:val="22"/>
                <w:lang w:eastAsia="sv-SE"/>
              </w:rPr>
              <w:t>If configured for an SCell, this field contains the ID of the uplink bandwidth part to be used upon activation of an SCell. The initial bandwidth part is referred to by BandiwdthPartId = 0.</w:t>
            </w:r>
          </w:p>
        </w:tc>
      </w:tr>
      <w:tr w:rsidR="00461DC0" w:rsidRPr="00DE5341" w14:paraId="0E321DE3"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47D3C500" w14:textId="77777777" w:rsidR="00461DC0" w:rsidRPr="00DE5341" w:rsidRDefault="00461DC0" w:rsidP="00D24C13">
            <w:pPr>
              <w:pStyle w:val="TAL"/>
              <w:rPr>
                <w:szCs w:val="22"/>
                <w:lang w:eastAsia="sv-SE"/>
              </w:rPr>
            </w:pPr>
            <w:r w:rsidRPr="00DE5341">
              <w:rPr>
                <w:b/>
                <w:i/>
                <w:szCs w:val="22"/>
                <w:lang w:eastAsia="sv-SE"/>
              </w:rPr>
              <w:t>initialUplinkBWP</w:t>
            </w:r>
          </w:p>
          <w:p w14:paraId="2239605A" w14:textId="77777777" w:rsidR="00461DC0" w:rsidRPr="00DE5341" w:rsidRDefault="00461DC0" w:rsidP="00D24C13">
            <w:pPr>
              <w:pStyle w:val="TAL"/>
              <w:rPr>
                <w:szCs w:val="22"/>
                <w:lang w:eastAsia="sv-SE"/>
              </w:rPr>
            </w:pPr>
            <w:r w:rsidRPr="00DE5341">
              <w:rPr>
                <w:szCs w:val="22"/>
                <w:lang w:eastAsia="sv-SE"/>
              </w:rPr>
              <w:t xml:space="preserve">The dedicated (UE-specific) configuration for the initial uplink bandwidth-part (i.e. UL BWP#0). If any of the optional IEs are configured within this IE as part of the IE </w:t>
            </w:r>
            <w:r w:rsidRPr="00DE5341">
              <w:rPr>
                <w:i/>
                <w:szCs w:val="22"/>
                <w:lang w:eastAsia="sv-SE"/>
              </w:rPr>
              <w:t>uplinkConfig</w:t>
            </w:r>
            <w:r w:rsidRPr="00DE5341">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DE5341">
              <w:rPr>
                <w:lang w:eastAsia="sv-SE"/>
              </w:rPr>
              <w:t>the UE with a value for</w:t>
            </w:r>
            <w:r w:rsidRPr="00DE5341">
              <w:rPr>
                <w:szCs w:val="22"/>
                <w:lang w:eastAsia="sv-SE"/>
              </w:rPr>
              <w:t xml:space="preserve"> this field if no other BWPs are configured. NOTE1</w:t>
            </w:r>
          </w:p>
        </w:tc>
      </w:tr>
      <w:tr w:rsidR="00461DC0" w:rsidRPr="00DE5341" w14:paraId="799B4190" w14:textId="77777777" w:rsidTr="00D24C13">
        <w:tc>
          <w:tcPr>
            <w:tcW w:w="14173" w:type="dxa"/>
            <w:tcBorders>
              <w:top w:val="single" w:sz="4" w:space="0" w:color="auto"/>
              <w:left w:val="single" w:sz="4" w:space="0" w:color="auto"/>
              <w:bottom w:val="single" w:sz="4" w:space="0" w:color="auto"/>
              <w:right w:val="single" w:sz="4" w:space="0" w:color="auto"/>
            </w:tcBorders>
          </w:tcPr>
          <w:p w14:paraId="33B141FE" w14:textId="77777777" w:rsidR="00461DC0" w:rsidRPr="00DE5341" w:rsidRDefault="00461DC0" w:rsidP="00D24C13">
            <w:pPr>
              <w:pStyle w:val="TAL"/>
              <w:rPr>
                <w:b/>
                <w:i/>
                <w:szCs w:val="22"/>
                <w:lang w:eastAsia="sv-SE"/>
              </w:rPr>
            </w:pPr>
            <w:r w:rsidRPr="00DE5341">
              <w:rPr>
                <w:b/>
                <w:i/>
                <w:szCs w:val="22"/>
                <w:lang w:eastAsia="sv-SE"/>
              </w:rPr>
              <w:t>mpr-PowerBoost-FR2</w:t>
            </w:r>
          </w:p>
          <w:p w14:paraId="323D6D6A" w14:textId="77777777" w:rsidR="00461DC0" w:rsidRPr="00DE5341" w:rsidRDefault="00461DC0" w:rsidP="00D24C13">
            <w:pPr>
              <w:pStyle w:val="TAL"/>
              <w:rPr>
                <w:bCs/>
                <w:iCs/>
                <w:szCs w:val="22"/>
                <w:lang w:eastAsia="sv-SE"/>
              </w:rPr>
            </w:pPr>
            <w:r w:rsidRPr="00DE5341">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461DC0" w:rsidRPr="00DE5341" w14:paraId="2E91788D"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542F2B25" w14:textId="77777777" w:rsidR="00461DC0" w:rsidRPr="00DE5341" w:rsidRDefault="00461DC0" w:rsidP="00D24C13">
            <w:pPr>
              <w:pStyle w:val="TAL"/>
              <w:rPr>
                <w:b/>
                <w:i/>
                <w:szCs w:val="22"/>
                <w:lang w:eastAsia="sv-SE"/>
              </w:rPr>
            </w:pPr>
            <w:r w:rsidRPr="00DE5341">
              <w:rPr>
                <w:b/>
                <w:i/>
                <w:szCs w:val="22"/>
                <w:lang w:eastAsia="sv-SE"/>
              </w:rPr>
              <w:t>powerBoostPi2BPSK</w:t>
            </w:r>
          </w:p>
          <w:p w14:paraId="309711C5" w14:textId="77777777" w:rsidR="00461DC0" w:rsidRPr="00DE5341" w:rsidRDefault="00461DC0" w:rsidP="00D24C13">
            <w:pPr>
              <w:pStyle w:val="TAL"/>
              <w:rPr>
                <w:szCs w:val="22"/>
                <w:lang w:eastAsia="sv-SE"/>
              </w:rPr>
            </w:pPr>
            <w:r w:rsidRPr="00DE5341">
              <w:rPr>
                <w:szCs w:val="22"/>
                <w:lang w:eastAsia="sv-SE"/>
              </w:rPr>
              <w:t xml:space="preserve">If this field is set to </w:t>
            </w:r>
            <w:r w:rsidRPr="00DE5341">
              <w:rPr>
                <w:i/>
                <w:iCs/>
                <w:lang w:eastAsia="en-GB"/>
              </w:rPr>
              <w:t>true</w:t>
            </w:r>
            <w:r w:rsidRPr="00DE5341">
              <w:rPr>
                <w:szCs w:val="22"/>
                <w:lang w:eastAsia="sv-SE"/>
              </w:rPr>
              <w:t>, the UE determines the maximum output power for PUCCH/PUSCH transmissions that use pi/2 BPSK modulation according to TS 38.101-1 [15], clause 6.2.4.</w:t>
            </w:r>
          </w:p>
        </w:tc>
      </w:tr>
      <w:tr w:rsidR="00461DC0" w:rsidRPr="00DE5341" w14:paraId="246F33E6"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1DCA85BA" w14:textId="77777777" w:rsidR="00461DC0" w:rsidRPr="00DE5341" w:rsidRDefault="00461DC0" w:rsidP="00D24C13">
            <w:pPr>
              <w:pStyle w:val="TAL"/>
              <w:rPr>
                <w:szCs w:val="22"/>
                <w:lang w:eastAsia="sv-SE"/>
              </w:rPr>
            </w:pPr>
            <w:r w:rsidRPr="00DE5341">
              <w:rPr>
                <w:b/>
                <w:i/>
                <w:szCs w:val="22"/>
                <w:lang w:eastAsia="sv-SE"/>
              </w:rPr>
              <w:t>pusch-ServingCellConfig</w:t>
            </w:r>
          </w:p>
          <w:p w14:paraId="7D78F580" w14:textId="77777777" w:rsidR="00461DC0" w:rsidRPr="00DE5341" w:rsidRDefault="00461DC0" w:rsidP="00D24C13">
            <w:pPr>
              <w:pStyle w:val="TAL"/>
              <w:rPr>
                <w:szCs w:val="22"/>
                <w:lang w:eastAsia="sv-SE"/>
              </w:rPr>
            </w:pPr>
            <w:r w:rsidRPr="00DE5341">
              <w:rPr>
                <w:szCs w:val="22"/>
                <w:lang w:eastAsia="sv-SE"/>
              </w:rPr>
              <w:t>PUSCH related parameters that are not BWP-specific.</w:t>
            </w:r>
          </w:p>
        </w:tc>
      </w:tr>
      <w:tr w:rsidR="00461DC0" w:rsidRPr="00DE5341" w14:paraId="51F1BF5C"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5926D6E5" w14:textId="77777777" w:rsidR="00461DC0" w:rsidRPr="00DE5341" w:rsidRDefault="00461DC0" w:rsidP="00D24C13">
            <w:pPr>
              <w:pStyle w:val="TAL"/>
              <w:rPr>
                <w:b/>
                <w:i/>
                <w:szCs w:val="22"/>
                <w:lang w:eastAsia="sv-SE"/>
              </w:rPr>
            </w:pPr>
            <w:r w:rsidRPr="00DE5341">
              <w:rPr>
                <w:b/>
                <w:i/>
                <w:szCs w:val="22"/>
                <w:lang w:eastAsia="sv-SE"/>
              </w:rPr>
              <w:t>uplinkBWP-ToAddModList</w:t>
            </w:r>
          </w:p>
          <w:p w14:paraId="420EEEF3" w14:textId="77777777" w:rsidR="00461DC0" w:rsidRPr="00DE5341" w:rsidRDefault="00461DC0" w:rsidP="00D24C13">
            <w:pPr>
              <w:pStyle w:val="TAL"/>
              <w:rPr>
                <w:lang w:eastAsia="sv-SE"/>
              </w:rPr>
            </w:pPr>
            <w:r w:rsidRPr="00DE5341">
              <w:rPr>
                <w:lang w:eastAsia="sv-SE"/>
              </w:rPr>
              <w:t xml:space="preserve">The additional bandwidth parts for uplink to be added or modified. In case of TDD uplink- and downlink BWP with the same </w:t>
            </w:r>
            <w:r w:rsidRPr="00DE5341">
              <w:rPr>
                <w:i/>
                <w:lang w:eastAsia="sv-SE"/>
              </w:rPr>
              <w:t>bandwidthPartId</w:t>
            </w:r>
            <w:r w:rsidRPr="00DE5341">
              <w:rPr>
                <w:lang w:eastAsia="sv-SE"/>
              </w:rPr>
              <w:t xml:space="preserve"> are considered as a BWP pair and must have the same center frequency.</w:t>
            </w:r>
          </w:p>
        </w:tc>
      </w:tr>
      <w:tr w:rsidR="00461DC0" w:rsidRPr="00DE5341" w14:paraId="7EE53C60"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42471985" w14:textId="77777777" w:rsidR="00461DC0" w:rsidRPr="00DE5341" w:rsidRDefault="00461DC0" w:rsidP="00D24C13">
            <w:pPr>
              <w:pStyle w:val="TAL"/>
              <w:rPr>
                <w:szCs w:val="22"/>
                <w:lang w:eastAsia="sv-SE"/>
              </w:rPr>
            </w:pPr>
            <w:r w:rsidRPr="00DE5341">
              <w:rPr>
                <w:b/>
                <w:i/>
                <w:szCs w:val="22"/>
                <w:lang w:eastAsia="sv-SE"/>
              </w:rPr>
              <w:t>uplinkBWP-ToReleaseList</w:t>
            </w:r>
          </w:p>
          <w:p w14:paraId="3CAAC8C7" w14:textId="77777777" w:rsidR="00461DC0" w:rsidRPr="00DE5341" w:rsidRDefault="00461DC0" w:rsidP="00D24C13">
            <w:pPr>
              <w:pStyle w:val="TAL"/>
              <w:rPr>
                <w:szCs w:val="22"/>
                <w:lang w:eastAsia="sv-SE"/>
              </w:rPr>
            </w:pPr>
            <w:r w:rsidRPr="00DE5341">
              <w:rPr>
                <w:szCs w:val="22"/>
                <w:lang w:eastAsia="sv-SE"/>
              </w:rPr>
              <w:t>The additional bandwidth parts for uplink to be released.</w:t>
            </w:r>
          </w:p>
        </w:tc>
      </w:tr>
      <w:tr w:rsidR="00461DC0" w:rsidRPr="00DE5341" w14:paraId="54EBFFDB"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3B4A3705" w14:textId="77777777" w:rsidR="00461DC0" w:rsidRPr="00DE5341" w:rsidRDefault="00461DC0" w:rsidP="00D24C13">
            <w:pPr>
              <w:pStyle w:val="TAL"/>
              <w:rPr>
                <w:b/>
                <w:i/>
                <w:szCs w:val="22"/>
                <w:lang w:eastAsia="sv-SE"/>
              </w:rPr>
            </w:pPr>
            <w:r w:rsidRPr="00DE5341">
              <w:rPr>
                <w:b/>
                <w:i/>
                <w:szCs w:val="22"/>
                <w:lang w:eastAsia="sv-SE"/>
              </w:rPr>
              <w:t>uplinkChannelBW-PerSCS-List</w:t>
            </w:r>
          </w:p>
          <w:p w14:paraId="292D964E" w14:textId="77777777" w:rsidR="00461DC0" w:rsidRPr="00DE5341" w:rsidRDefault="00461DC0" w:rsidP="00D24C13">
            <w:pPr>
              <w:pStyle w:val="TAL"/>
              <w:rPr>
                <w:szCs w:val="22"/>
                <w:lang w:eastAsia="sv-SE"/>
              </w:rPr>
            </w:pPr>
            <w:r w:rsidRPr="00DE5341">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DE5341">
              <w:rPr>
                <w:i/>
                <w:szCs w:val="22"/>
                <w:lang w:eastAsia="sv-SE"/>
              </w:rPr>
              <w:t>scs-SpecificCarrierList</w:t>
            </w:r>
            <w:r w:rsidRPr="00DE5341">
              <w:rPr>
                <w:szCs w:val="22"/>
                <w:lang w:eastAsia="sv-SE"/>
              </w:rPr>
              <w:t xml:space="preserve"> in </w:t>
            </w:r>
            <w:r w:rsidRPr="00DE5341">
              <w:rPr>
                <w:i/>
                <w:szCs w:val="22"/>
                <w:lang w:eastAsia="sv-SE"/>
              </w:rPr>
              <w:t>UplinkConfigCommon</w:t>
            </w:r>
            <w:r w:rsidRPr="00DE5341">
              <w:rPr>
                <w:szCs w:val="22"/>
                <w:lang w:eastAsia="sv-SE"/>
              </w:rPr>
              <w:t xml:space="preserve"> / </w:t>
            </w:r>
            <w:r w:rsidRPr="00DE5341">
              <w:rPr>
                <w:i/>
                <w:szCs w:val="22"/>
                <w:lang w:eastAsia="sv-SE"/>
              </w:rPr>
              <w:t>UplinkConfigCommonSIB</w:t>
            </w:r>
            <w:r w:rsidRPr="00DE5341">
              <w:rPr>
                <w:szCs w:val="22"/>
                <w:lang w:eastAsia="sv-SE"/>
              </w:rPr>
              <w:t>. Network only configures channel bandwidth that corresponds to the channel bandwidth values defined in TS 38.101-1 [15] and TS 38.101-2 [39].</w:t>
            </w:r>
          </w:p>
        </w:tc>
      </w:tr>
      <w:tr w:rsidR="00461DC0" w:rsidRPr="00DE5341" w14:paraId="502CC61F" w14:textId="77777777" w:rsidTr="00D24C13">
        <w:tc>
          <w:tcPr>
            <w:tcW w:w="14173" w:type="dxa"/>
            <w:tcBorders>
              <w:top w:val="single" w:sz="4" w:space="0" w:color="auto"/>
              <w:left w:val="single" w:sz="4" w:space="0" w:color="auto"/>
              <w:bottom w:val="single" w:sz="4" w:space="0" w:color="auto"/>
              <w:right w:val="single" w:sz="4" w:space="0" w:color="auto"/>
            </w:tcBorders>
          </w:tcPr>
          <w:p w14:paraId="7CC3665F" w14:textId="77777777" w:rsidR="00461DC0" w:rsidRPr="00DE5341" w:rsidRDefault="00461DC0" w:rsidP="00D24C13">
            <w:pPr>
              <w:pStyle w:val="TAL"/>
              <w:rPr>
                <w:b/>
                <w:i/>
                <w:szCs w:val="22"/>
                <w:lang w:eastAsia="sv-SE"/>
              </w:rPr>
            </w:pPr>
            <w:r w:rsidRPr="00DE5341">
              <w:rPr>
                <w:b/>
                <w:i/>
                <w:szCs w:val="22"/>
                <w:lang w:eastAsia="sv-SE"/>
              </w:rPr>
              <w:t>uplinkTxSwitchingPeriodLocation</w:t>
            </w:r>
          </w:p>
          <w:p w14:paraId="6F3B4757" w14:textId="77777777" w:rsidR="00461DC0" w:rsidRPr="00DE5341" w:rsidRDefault="00461DC0" w:rsidP="00D24C13">
            <w:pPr>
              <w:pStyle w:val="TAL"/>
              <w:rPr>
                <w:bCs/>
                <w:iCs/>
                <w:szCs w:val="22"/>
                <w:lang w:eastAsia="sv-SE"/>
              </w:rPr>
            </w:pPr>
            <w:r w:rsidRPr="00DE5341">
              <w:rPr>
                <w:bCs/>
                <w:iCs/>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461DC0" w:rsidRPr="00DE5341" w14:paraId="6FC51DCA" w14:textId="77777777" w:rsidTr="00D24C13">
        <w:tc>
          <w:tcPr>
            <w:tcW w:w="14173" w:type="dxa"/>
            <w:tcBorders>
              <w:top w:val="single" w:sz="4" w:space="0" w:color="auto"/>
              <w:left w:val="single" w:sz="4" w:space="0" w:color="auto"/>
              <w:bottom w:val="single" w:sz="4" w:space="0" w:color="auto"/>
              <w:right w:val="single" w:sz="4" w:space="0" w:color="auto"/>
            </w:tcBorders>
          </w:tcPr>
          <w:p w14:paraId="60B9744B" w14:textId="77777777" w:rsidR="00461DC0" w:rsidRPr="00DE5341" w:rsidRDefault="00461DC0" w:rsidP="00D24C13">
            <w:pPr>
              <w:pStyle w:val="TAL"/>
              <w:rPr>
                <w:b/>
                <w:i/>
                <w:szCs w:val="22"/>
                <w:lang w:eastAsia="sv-SE"/>
              </w:rPr>
            </w:pPr>
            <w:r w:rsidRPr="00DE5341">
              <w:rPr>
                <w:b/>
                <w:i/>
                <w:szCs w:val="22"/>
                <w:lang w:eastAsia="sv-SE"/>
              </w:rPr>
              <w:lastRenderedPageBreak/>
              <w:t>uplinkTxSwitchingCarrier</w:t>
            </w:r>
          </w:p>
          <w:p w14:paraId="45AF43B4" w14:textId="77777777" w:rsidR="00461DC0" w:rsidRPr="00DE5341" w:rsidRDefault="00461DC0" w:rsidP="00D24C13">
            <w:pPr>
              <w:pStyle w:val="TAL"/>
              <w:rPr>
                <w:bCs/>
                <w:iCs/>
                <w:szCs w:val="22"/>
                <w:lang w:eastAsia="sv-SE"/>
              </w:rPr>
            </w:pPr>
            <w:r w:rsidRPr="00DE5341">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7814C092" w14:textId="77777777" w:rsidR="00461DC0" w:rsidRPr="00DE5341" w:rsidRDefault="00461DC0" w:rsidP="00461D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1DC0" w:rsidRPr="00DE5341" w14:paraId="7D2A252A"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4F2C9A59" w14:textId="77777777" w:rsidR="00461DC0" w:rsidRPr="00DE5341" w:rsidRDefault="00461DC0" w:rsidP="00D24C13">
            <w:pPr>
              <w:pStyle w:val="TAH"/>
              <w:rPr>
                <w:szCs w:val="22"/>
                <w:lang w:eastAsia="sv-SE"/>
              </w:rPr>
            </w:pPr>
            <w:r w:rsidRPr="00DE5341">
              <w:rPr>
                <w:i/>
                <w:szCs w:val="22"/>
                <w:lang w:eastAsia="sv-SE"/>
              </w:rPr>
              <w:t xml:space="preserve">DormantBWP-Config </w:t>
            </w:r>
            <w:r w:rsidRPr="00DE5341">
              <w:rPr>
                <w:szCs w:val="22"/>
                <w:lang w:eastAsia="sv-SE"/>
              </w:rPr>
              <w:t>field descriptions</w:t>
            </w:r>
          </w:p>
        </w:tc>
      </w:tr>
      <w:tr w:rsidR="00461DC0" w:rsidRPr="00DE5341" w14:paraId="70E88E4F"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54E0BE7B" w14:textId="77777777" w:rsidR="00461DC0" w:rsidRPr="00DE5341" w:rsidRDefault="00461DC0" w:rsidP="00D24C13">
            <w:pPr>
              <w:pStyle w:val="TAL"/>
              <w:rPr>
                <w:b/>
                <w:i/>
                <w:szCs w:val="22"/>
                <w:lang w:eastAsia="sv-SE"/>
              </w:rPr>
            </w:pPr>
            <w:r w:rsidRPr="00DE5341">
              <w:rPr>
                <w:b/>
                <w:i/>
                <w:szCs w:val="22"/>
                <w:lang w:eastAsia="sv-SE"/>
              </w:rPr>
              <w:t>dormancyGroupWithinActiveTime</w:t>
            </w:r>
          </w:p>
          <w:p w14:paraId="4CF86932" w14:textId="77777777" w:rsidR="00461DC0" w:rsidRPr="00DE5341" w:rsidRDefault="00461DC0" w:rsidP="00D24C13">
            <w:pPr>
              <w:pStyle w:val="TAL"/>
              <w:rPr>
                <w:b/>
                <w:i/>
                <w:szCs w:val="22"/>
                <w:lang w:eastAsia="sv-SE"/>
              </w:rPr>
            </w:pPr>
            <w:r w:rsidRPr="00DE5341">
              <w:rPr>
                <w:bCs/>
                <w:iCs/>
                <w:szCs w:val="22"/>
                <w:lang w:eastAsia="sv-SE"/>
              </w:rPr>
              <w:t>This field contains the ID of an SCell group for Dormancy within active time, to which this SCell belongs. The use of the Dormancy within active time SCell groups is specified in TS 38.213 [13].</w:t>
            </w:r>
          </w:p>
        </w:tc>
      </w:tr>
      <w:tr w:rsidR="00461DC0" w:rsidRPr="00DE5341" w14:paraId="3A12B354"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24A8632A" w14:textId="77777777" w:rsidR="00461DC0" w:rsidRPr="00DE5341" w:rsidRDefault="00461DC0" w:rsidP="00D24C13">
            <w:pPr>
              <w:pStyle w:val="TAL"/>
              <w:rPr>
                <w:b/>
                <w:i/>
                <w:szCs w:val="22"/>
                <w:lang w:eastAsia="sv-SE"/>
              </w:rPr>
            </w:pPr>
            <w:r w:rsidRPr="00DE5341">
              <w:rPr>
                <w:b/>
                <w:i/>
                <w:szCs w:val="22"/>
                <w:lang w:eastAsia="sv-SE"/>
              </w:rPr>
              <w:t>dormancyGroupOutsideActiveTime</w:t>
            </w:r>
          </w:p>
          <w:p w14:paraId="6AF0FC7A" w14:textId="77777777" w:rsidR="00461DC0" w:rsidRPr="00DE5341" w:rsidRDefault="00461DC0" w:rsidP="00D24C13">
            <w:pPr>
              <w:pStyle w:val="TAL"/>
              <w:rPr>
                <w:b/>
                <w:i/>
                <w:szCs w:val="22"/>
                <w:lang w:eastAsia="sv-SE"/>
              </w:rPr>
            </w:pPr>
            <w:r w:rsidRPr="00DE5341">
              <w:rPr>
                <w:bCs/>
                <w:iCs/>
                <w:szCs w:val="22"/>
                <w:lang w:eastAsia="sv-SE"/>
              </w:rPr>
              <w:t>This field contains the ID of an SCell group for Dormancy outside active time, to which this SCell belongs. The use of the Dormancy outside active time SCell groups is specified in TS 38.213 [13].</w:t>
            </w:r>
          </w:p>
        </w:tc>
      </w:tr>
      <w:tr w:rsidR="00461DC0" w:rsidRPr="00DE5341" w14:paraId="6BF7488A"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7A7683A4" w14:textId="77777777" w:rsidR="00461DC0" w:rsidRPr="00DE5341" w:rsidRDefault="00461DC0" w:rsidP="00D24C13">
            <w:pPr>
              <w:pStyle w:val="TAL"/>
              <w:rPr>
                <w:b/>
                <w:i/>
                <w:szCs w:val="22"/>
                <w:lang w:eastAsia="sv-SE"/>
              </w:rPr>
            </w:pPr>
            <w:r w:rsidRPr="00DE5341">
              <w:rPr>
                <w:b/>
                <w:i/>
                <w:szCs w:val="22"/>
                <w:lang w:eastAsia="sv-SE"/>
              </w:rPr>
              <w:t>dormantBWP-Id</w:t>
            </w:r>
          </w:p>
          <w:p w14:paraId="2FA51A86" w14:textId="77777777" w:rsidR="00461DC0" w:rsidRPr="00DE5341" w:rsidRDefault="00461DC0" w:rsidP="00D24C13">
            <w:pPr>
              <w:pStyle w:val="TAL"/>
              <w:rPr>
                <w:b/>
                <w:i/>
                <w:szCs w:val="22"/>
                <w:lang w:eastAsia="sv-SE"/>
              </w:rPr>
            </w:pPr>
            <w:r w:rsidRPr="00DE5341">
              <w:rPr>
                <w:bCs/>
                <w:iCs/>
                <w:szCs w:val="22"/>
                <w:lang w:eastAsia="sv-SE"/>
              </w:rPr>
              <w:t xml:space="preserve">This field contains the ID of the downlink bandwidth part to be used as dormant BWP. </w:t>
            </w:r>
            <w:r w:rsidRPr="00DE5341">
              <w:rPr>
                <w:bCs/>
                <w:iCs/>
                <w:szCs w:val="22"/>
                <w:lang w:eastAsia="zh-CN"/>
              </w:rPr>
              <w:t xml:space="preserve">If this field is configured, its value is different from </w:t>
            </w:r>
            <w:r w:rsidRPr="00DE5341">
              <w:rPr>
                <w:bCs/>
                <w:i/>
                <w:szCs w:val="22"/>
                <w:lang w:eastAsia="zh-CN"/>
              </w:rPr>
              <w:t>defaultDownlinkBWP-Id</w:t>
            </w:r>
            <w:r w:rsidRPr="00DE5341">
              <w:rPr>
                <w:bCs/>
                <w:iCs/>
                <w:szCs w:val="22"/>
                <w:lang w:eastAsia="zh-CN"/>
              </w:rPr>
              <w:t xml:space="preserve">, and at least one of the </w:t>
            </w:r>
            <w:r w:rsidRPr="00DE5341">
              <w:rPr>
                <w:bCs/>
                <w:i/>
                <w:iCs/>
                <w:szCs w:val="22"/>
                <w:lang w:eastAsia="zh-CN"/>
              </w:rPr>
              <w:t>withinActiveTimeConfig</w:t>
            </w:r>
            <w:r w:rsidRPr="00DE5341">
              <w:rPr>
                <w:bCs/>
                <w:iCs/>
                <w:szCs w:val="22"/>
                <w:lang w:eastAsia="zh-CN"/>
              </w:rPr>
              <w:t xml:space="preserve"> and </w:t>
            </w:r>
            <w:r w:rsidRPr="00DE5341">
              <w:rPr>
                <w:bCs/>
                <w:i/>
                <w:iCs/>
                <w:szCs w:val="22"/>
                <w:lang w:eastAsia="zh-CN"/>
              </w:rPr>
              <w:t>outsideActiveTimeConfig</w:t>
            </w:r>
            <w:r w:rsidRPr="00DE5341">
              <w:rPr>
                <w:bCs/>
                <w:iCs/>
                <w:szCs w:val="22"/>
                <w:lang w:eastAsia="zh-CN"/>
              </w:rPr>
              <w:t xml:space="preserve"> should be configured.</w:t>
            </w:r>
          </w:p>
        </w:tc>
      </w:tr>
      <w:tr w:rsidR="00461DC0" w:rsidRPr="00DE5341" w14:paraId="5FAA850D"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08A6C960" w14:textId="77777777" w:rsidR="00461DC0" w:rsidRPr="00DE5341" w:rsidRDefault="00461DC0" w:rsidP="00D24C13">
            <w:pPr>
              <w:pStyle w:val="TAL"/>
              <w:rPr>
                <w:b/>
                <w:i/>
                <w:szCs w:val="22"/>
                <w:lang w:eastAsia="sv-SE"/>
              </w:rPr>
            </w:pPr>
            <w:r w:rsidRPr="00DE5341">
              <w:rPr>
                <w:b/>
                <w:i/>
                <w:szCs w:val="22"/>
                <w:lang w:eastAsia="sv-SE"/>
              </w:rPr>
              <w:t>firstOutsideActiveTimeBWP-Id</w:t>
            </w:r>
          </w:p>
          <w:p w14:paraId="01882971" w14:textId="77777777" w:rsidR="00461DC0" w:rsidRPr="00DE5341" w:rsidRDefault="00461DC0" w:rsidP="00D24C13">
            <w:pPr>
              <w:pStyle w:val="TAL"/>
              <w:rPr>
                <w:szCs w:val="22"/>
                <w:lang w:eastAsia="sv-SE"/>
              </w:rPr>
            </w:pPr>
            <w:r w:rsidRPr="00DE5341">
              <w:rPr>
                <w:bCs/>
                <w:iCs/>
                <w:szCs w:val="22"/>
                <w:lang w:eastAsia="sv-SE"/>
              </w:rPr>
              <w:t>This field contains the ID of the downlink bandwidth part to be activated when receiving a DCI indication for SCell dormancy outside active time.</w:t>
            </w:r>
          </w:p>
        </w:tc>
      </w:tr>
      <w:tr w:rsidR="00461DC0" w:rsidRPr="00DE5341" w14:paraId="0B89CEC3"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2BBF3BFC" w14:textId="77777777" w:rsidR="00461DC0" w:rsidRPr="00DE5341" w:rsidRDefault="00461DC0" w:rsidP="00D24C13">
            <w:pPr>
              <w:pStyle w:val="TAL"/>
              <w:rPr>
                <w:b/>
                <w:i/>
                <w:szCs w:val="22"/>
                <w:lang w:eastAsia="sv-SE"/>
              </w:rPr>
            </w:pPr>
            <w:r w:rsidRPr="00DE5341">
              <w:rPr>
                <w:b/>
                <w:i/>
                <w:szCs w:val="22"/>
                <w:lang w:eastAsia="sv-SE"/>
              </w:rPr>
              <w:t>firstWithinActiveTimeBWP-Id</w:t>
            </w:r>
          </w:p>
          <w:p w14:paraId="626D05F1" w14:textId="77777777" w:rsidR="00461DC0" w:rsidRPr="00DE5341" w:rsidRDefault="00461DC0" w:rsidP="00D24C13">
            <w:pPr>
              <w:pStyle w:val="TAL"/>
              <w:rPr>
                <w:szCs w:val="22"/>
                <w:lang w:eastAsia="sv-SE"/>
              </w:rPr>
            </w:pPr>
            <w:r w:rsidRPr="00DE5341">
              <w:rPr>
                <w:bCs/>
                <w:iCs/>
                <w:szCs w:val="22"/>
                <w:lang w:eastAsia="sv-SE"/>
              </w:rPr>
              <w:t>This field contains the ID of the downlink bandwidth part to be activated when receiving a DCI indication for SCell dormancy within active time.</w:t>
            </w:r>
          </w:p>
        </w:tc>
      </w:tr>
      <w:tr w:rsidR="00461DC0" w:rsidRPr="00DE5341" w14:paraId="272EE6CA"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40CDCB02" w14:textId="77777777" w:rsidR="00461DC0" w:rsidRPr="00DE5341" w:rsidRDefault="00461DC0" w:rsidP="00D24C13">
            <w:pPr>
              <w:pStyle w:val="TAL"/>
              <w:rPr>
                <w:b/>
                <w:i/>
                <w:szCs w:val="22"/>
                <w:lang w:eastAsia="sv-SE"/>
              </w:rPr>
            </w:pPr>
            <w:r w:rsidRPr="00DE5341">
              <w:rPr>
                <w:b/>
                <w:i/>
                <w:szCs w:val="22"/>
                <w:lang w:eastAsia="sv-SE"/>
              </w:rPr>
              <w:t>outsideActiveTimeConfig</w:t>
            </w:r>
          </w:p>
          <w:p w14:paraId="31F1E019" w14:textId="77777777" w:rsidR="00461DC0" w:rsidRPr="00DE5341" w:rsidRDefault="00461DC0" w:rsidP="00D24C13">
            <w:pPr>
              <w:pStyle w:val="TAL"/>
              <w:rPr>
                <w:b/>
                <w:i/>
                <w:szCs w:val="22"/>
                <w:lang w:eastAsia="sv-SE"/>
              </w:rPr>
            </w:pPr>
            <w:r w:rsidRPr="00DE5341">
              <w:rPr>
                <w:bCs/>
                <w:iCs/>
                <w:szCs w:val="22"/>
                <w:lang w:eastAsia="sv-SE"/>
              </w:rPr>
              <w:t xml:space="preserve">This field contains the configuration to be used for SCell dormancy outside active time, as specified in TS 38.213 [13]. </w:t>
            </w:r>
            <w:r w:rsidRPr="00DE5341">
              <w:rPr>
                <w:iCs/>
                <w:szCs w:val="22"/>
                <w:lang w:eastAsia="sv-SE"/>
              </w:rPr>
              <w:t xml:space="preserve">The field can only be configured when the cell group the SCell belongs to is configured with </w:t>
            </w:r>
            <w:r w:rsidRPr="00DE5341">
              <w:rPr>
                <w:i/>
                <w:szCs w:val="22"/>
                <w:lang w:eastAsia="sv-SE"/>
              </w:rPr>
              <w:t>dcp-Config</w:t>
            </w:r>
            <w:r w:rsidRPr="00DE5341">
              <w:rPr>
                <w:iCs/>
                <w:szCs w:val="22"/>
                <w:lang w:eastAsia="sv-SE"/>
              </w:rPr>
              <w:t>.</w:t>
            </w:r>
          </w:p>
        </w:tc>
      </w:tr>
      <w:tr w:rsidR="00461DC0" w:rsidRPr="00DE5341" w14:paraId="68F0A723"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4D58A6B4" w14:textId="77777777" w:rsidR="00461DC0" w:rsidRPr="00DE5341" w:rsidRDefault="00461DC0" w:rsidP="00D24C13">
            <w:pPr>
              <w:pStyle w:val="TAL"/>
              <w:rPr>
                <w:b/>
                <w:i/>
                <w:szCs w:val="22"/>
                <w:lang w:eastAsia="sv-SE"/>
              </w:rPr>
            </w:pPr>
            <w:r w:rsidRPr="00DE5341">
              <w:rPr>
                <w:b/>
                <w:i/>
                <w:szCs w:val="22"/>
                <w:lang w:eastAsia="sv-SE"/>
              </w:rPr>
              <w:t>withinActiveTimeConfig</w:t>
            </w:r>
          </w:p>
          <w:p w14:paraId="5D0020A1" w14:textId="77777777" w:rsidR="00461DC0" w:rsidRPr="00DE5341" w:rsidRDefault="00461DC0" w:rsidP="00D24C13">
            <w:pPr>
              <w:pStyle w:val="TAL"/>
              <w:rPr>
                <w:b/>
                <w:i/>
                <w:szCs w:val="22"/>
                <w:lang w:eastAsia="sv-SE"/>
              </w:rPr>
            </w:pPr>
            <w:r w:rsidRPr="00DE5341">
              <w:rPr>
                <w:bCs/>
                <w:iCs/>
                <w:szCs w:val="22"/>
                <w:lang w:eastAsia="sv-SE"/>
              </w:rPr>
              <w:t xml:space="preserve">This field contains the configuration to be used for SCell dormancy within active time, as specified in TS 38.213 [13]. </w:t>
            </w:r>
          </w:p>
        </w:tc>
      </w:tr>
    </w:tbl>
    <w:p w14:paraId="7348E412" w14:textId="77777777" w:rsidR="00461DC0" w:rsidRPr="00DE5341" w:rsidRDefault="00461DC0" w:rsidP="00461D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1DC0" w:rsidRPr="00DE5341" w14:paraId="32A771EA"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4E627821" w14:textId="77777777" w:rsidR="00461DC0" w:rsidRPr="00DE5341" w:rsidRDefault="00461DC0" w:rsidP="00D24C13">
            <w:pPr>
              <w:pStyle w:val="TAH"/>
              <w:rPr>
                <w:szCs w:val="22"/>
                <w:lang w:eastAsia="sv-SE"/>
              </w:rPr>
            </w:pPr>
            <w:r w:rsidRPr="00DE5341">
              <w:rPr>
                <w:i/>
                <w:szCs w:val="22"/>
                <w:lang w:eastAsia="sv-SE"/>
              </w:rPr>
              <w:t xml:space="preserve">GuardBand </w:t>
            </w:r>
            <w:r w:rsidRPr="00DE5341">
              <w:rPr>
                <w:szCs w:val="22"/>
                <w:lang w:eastAsia="sv-SE"/>
              </w:rPr>
              <w:t>field descriptions</w:t>
            </w:r>
          </w:p>
        </w:tc>
      </w:tr>
      <w:tr w:rsidR="00461DC0" w:rsidRPr="00DE5341" w14:paraId="3D36B4DD"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5CC9F55F" w14:textId="77777777" w:rsidR="00461DC0" w:rsidRPr="00DE5341" w:rsidRDefault="00461DC0" w:rsidP="00D24C13">
            <w:pPr>
              <w:pStyle w:val="TAL"/>
              <w:rPr>
                <w:b/>
                <w:i/>
                <w:szCs w:val="22"/>
                <w:lang w:eastAsia="sv-SE"/>
              </w:rPr>
            </w:pPr>
            <w:r w:rsidRPr="00DE5341">
              <w:rPr>
                <w:b/>
                <w:i/>
                <w:szCs w:val="22"/>
                <w:lang w:eastAsia="sv-SE"/>
              </w:rPr>
              <w:t>startCRB</w:t>
            </w:r>
          </w:p>
          <w:p w14:paraId="4AD735C5" w14:textId="77777777" w:rsidR="00461DC0" w:rsidRPr="00DE5341" w:rsidRDefault="00461DC0" w:rsidP="00D24C13">
            <w:pPr>
              <w:pStyle w:val="TAL"/>
              <w:rPr>
                <w:b/>
                <w:i/>
                <w:szCs w:val="22"/>
                <w:lang w:eastAsia="sv-SE"/>
              </w:rPr>
            </w:pPr>
            <w:r w:rsidRPr="00DE5341">
              <w:t>Indicates the starting RB of the guard band.</w:t>
            </w:r>
          </w:p>
        </w:tc>
      </w:tr>
      <w:tr w:rsidR="00461DC0" w:rsidRPr="00DE5341" w14:paraId="4FA92523" w14:textId="77777777" w:rsidTr="00D24C13">
        <w:tc>
          <w:tcPr>
            <w:tcW w:w="14173" w:type="dxa"/>
            <w:tcBorders>
              <w:top w:val="single" w:sz="4" w:space="0" w:color="auto"/>
              <w:left w:val="single" w:sz="4" w:space="0" w:color="auto"/>
              <w:bottom w:val="single" w:sz="4" w:space="0" w:color="auto"/>
              <w:right w:val="single" w:sz="4" w:space="0" w:color="auto"/>
            </w:tcBorders>
            <w:hideMark/>
          </w:tcPr>
          <w:p w14:paraId="76C54425" w14:textId="77777777" w:rsidR="00461DC0" w:rsidRPr="00DE5341" w:rsidRDefault="00461DC0" w:rsidP="00D24C13">
            <w:pPr>
              <w:pStyle w:val="TAL"/>
              <w:rPr>
                <w:b/>
                <w:i/>
                <w:szCs w:val="22"/>
                <w:lang w:eastAsia="sv-SE"/>
              </w:rPr>
            </w:pPr>
            <w:r w:rsidRPr="00DE5341">
              <w:rPr>
                <w:b/>
                <w:i/>
                <w:szCs w:val="22"/>
                <w:lang w:eastAsia="sv-SE"/>
              </w:rPr>
              <w:t>nrofCRB</w:t>
            </w:r>
          </w:p>
          <w:p w14:paraId="08D432AF" w14:textId="77777777" w:rsidR="00461DC0" w:rsidRPr="00DE5341" w:rsidRDefault="00461DC0" w:rsidP="00D24C13">
            <w:pPr>
              <w:pStyle w:val="TAL"/>
              <w:rPr>
                <w:b/>
                <w:i/>
                <w:szCs w:val="22"/>
                <w:lang w:eastAsia="sv-SE"/>
              </w:rPr>
            </w:pPr>
            <w:r w:rsidRPr="00DE5341">
              <w:t>Indicates the length of the guard band in RBs. When set to 0, zero-size guard band is used.</w:t>
            </w:r>
          </w:p>
        </w:tc>
      </w:tr>
    </w:tbl>
    <w:p w14:paraId="27028715" w14:textId="77777777" w:rsidR="00461DC0" w:rsidRPr="00DE5341" w:rsidRDefault="00461DC0" w:rsidP="00461DC0"/>
    <w:p w14:paraId="27050287" w14:textId="77777777" w:rsidR="00461DC0" w:rsidRPr="00DE5341" w:rsidRDefault="00461DC0" w:rsidP="00461DC0">
      <w:pPr>
        <w:pStyle w:val="NO"/>
        <w:rPr>
          <w:rFonts w:eastAsia="SimSun"/>
        </w:rPr>
      </w:pPr>
      <w:r w:rsidRPr="00DE5341">
        <w:rPr>
          <w:rFonts w:eastAsia="SimSun"/>
        </w:rPr>
        <w:t>NOTE 1:</w:t>
      </w:r>
      <w:r w:rsidRPr="00DE5341">
        <w:rPr>
          <w:rFonts w:eastAsia="SimSun"/>
        </w:rPr>
        <w:tab/>
        <w:t xml:space="preserve">If the dedicated part of initial UL/DL BWP configuration is absent, the initial BWP can be used but with some limitations. For example, changing to another BWP requires </w:t>
      </w:r>
      <w:r w:rsidRPr="00DE5341">
        <w:rPr>
          <w:rFonts w:eastAsia="SimSun"/>
          <w:i/>
        </w:rPr>
        <w:t>RRCReconfiguration</w:t>
      </w:r>
      <w:r w:rsidRPr="00DE5341">
        <w:rPr>
          <w:rFonts w:eastAsia="SimSun"/>
        </w:rPr>
        <w:t xml:space="preserve"> since DCI format 1_0 doesn't support DCI-based switching.</w:t>
      </w:r>
    </w:p>
    <w:p w14:paraId="063EBCFA" w14:textId="77777777" w:rsidR="00461DC0" w:rsidRPr="00DE5341" w:rsidRDefault="00461DC0" w:rsidP="00461D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61DC0" w:rsidRPr="00DE5341" w14:paraId="0F0EF58E" w14:textId="77777777" w:rsidTr="00D24C13">
        <w:tc>
          <w:tcPr>
            <w:tcW w:w="4027" w:type="dxa"/>
            <w:tcBorders>
              <w:top w:val="single" w:sz="4" w:space="0" w:color="auto"/>
              <w:left w:val="single" w:sz="4" w:space="0" w:color="auto"/>
              <w:bottom w:val="single" w:sz="4" w:space="0" w:color="auto"/>
              <w:right w:val="single" w:sz="4" w:space="0" w:color="auto"/>
            </w:tcBorders>
            <w:hideMark/>
          </w:tcPr>
          <w:p w14:paraId="2FE484AF" w14:textId="77777777" w:rsidR="00461DC0" w:rsidRPr="00DE5341" w:rsidRDefault="00461DC0" w:rsidP="00D24C13">
            <w:pPr>
              <w:pStyle w:val="TAH"/>
              <w:rPr>
                <w:lang w:eastAsia="sv-SE"/>
              </w:rPr>
            </w:pPr>
            <w:r w:rsidRPr="00DE5341">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C2FA73" w14:textId="77777777" w:rsidR="00461DC0" w:rsidRPr="00DE5341" w:rsidRDefault="00461DC0" w:rsidP="00D24C13">
            <w:pPr>
              <w:pStyle w:val="TAH"/>
              <w:rPr>
                <w:lang w:eastAsia="sv-SE"/>
              </w:rPr>
            </w:pPr>
            <w:r w:rsidRPr="00DE5341">
              <w:rPr>
                <w:lang w:eastAsia="sv-SE"/>
              </w:rPr>
              <w:t>Explanation</w:t>
            </w:r>
          </w:p>
        </w:tc>
      </w:tr>
      <w:tr w:rsidR="00461DC0" w:rsidRPr="00DE5341" w14:paraId="695DE14A" w14:textId="77777777" w:rsidTr="00D24C13">
        <w:tc>
          <w:tcPr>
            <w:tcW w:w="4027" w:type="dxa"/>
            <w:tcBorders>
              <w:top w:val="single" w:sz="4" w:space="0" w:color="auto"/>
              <w:left w:val="single" w:sz="4" w:space="0" w:color="auto"/>
              <w:bottom w:val="single" w:sz="4" w:space="0" w:color="auto"/>
              <w:right w:val="single" w:sz="4" w:space="0" w:color="auto"/>
            </w:tcBorders>
            <w:hideMark/>
          </w:tcPr>
          <w:p w14:paraId="4BEF1217" w14:textId="77777777" w:rsidR="00461DC0" w:rsidRPr="00DE5341" w:rsidRDefault="00461DC0" w:rsidP="00D24C13">
            <w:pPr>
              <w:pStyle w:val="TAL"/>
              <w:rPr>
                <w:i/>
                <w:lang w:eastAsia="sv-SE"/>
              </w:rPr>
            </w:pPr>
            <w:r w:rsidRPr="00DE5341">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2D95DD77" w14:textId="77777777" w:rsidR="00461DC0" w:rsidRPr="00DE5341" w:rsidRDefault="00461DC0" w:rsidP="00D24C13">
            <w:pPr>
              <w:pStyle w:val="TAL"/>
              <w:rPr>
                <w:lang w:eastAsia="sv-SE"/>
              </w:rPr>
            </w:pPr>
            <w:r w:rsidRPr="00DE5341">
              <w:rPr>
                <w:lang w:eastAsia="sv-SE"/>
              </w:rPr>
              <w:t>This field is mandatory present for SCells whose slot offset between the SpCell is not 0. Otherwise it is absent, Need S.</w:t>
            </w:r>
          </w:p>
        </w:tc>
      </w:tr>
      <w:tr w:rsidR="00461DC0" w:rsidRPr="00DE5341" w14:paraId="3307E650" w14:textId="77777777" w:rsidTr="00D24C13">
        <w:tc>
          <w:tcPr>
            <w:tcW w:w="4027" w:type="dxa"/>
            <w:tcBorders>
              <w:top w:val="single" w:sz="4" w:space="0" w:color="auto"/>
              <w:left w:val="single" w:sz="4" w:space="0" w:color="auto"/>
              <w:bottom w:val="single" w:sz="4" w:space="0" w:color="auto"/>
              <w:right w:val="single" w:sz="4" w:space="0" w:color="auto"/>
            </w:tcBorders>
            <w:hideMark/>
          </w:tcPr>
          <w:p w14:paraId="5198C386" w14:textId="77777777" w:rsidR="00461DC0" w:rsidRPr="00DE5341" w:rsidRDefault="00461DC0" w:rsidP="00D24C13">
            <w:pPr>
              <w:pStyle w:val="TAL"/>
              <w:rPr>
                <w:i/>
                <w:lang w:eastAsia="sv-SE"/>
              </w:rPr>
            </w:pPr>
            <w:r w:rsidRPr="00DE5341">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6C91DE3E" w14:textId="77777777" w:rsidR="00461DC0" w:rsidRPr="00DE5341" w:rsidRDefault="00461DC0" w:rsidP="00D24C13">
            <w:pPr>
              <w:pStyle w:val="TAL"/>
              <w:rPr>
                <w:lang w:eastAsia="sv-SE"/>
              </w:rPr>
            </w:pPr>
            <w:r w:rsidRPr="00DE5341">
              <w:rPr>
                <w:lang w:eastAsia="sv-SE"/>
              </w:rPr>
              <w:t xml:space="preserve">This field is mandatory present for the SpCell if the UE has a </w:t>
            </w:r>
            <w:r w:rsidRPr="00DE5341">
              <w:rPr>
                <w:i/>
                <w:lang w:eastAsia="sv-SE"/>
              </w:rPr>
              <w:t>measConfig</w:t>
            </w:r>
            <w:r w:rsidRPr="00DE5341">
              <w:rPr>
                <w:lang w:eastAsia="sv-SE"/>
              </w:rPr>
              <w:t>, and it is optionally present, Need M, for SCells.</w:t>
            </w:r>
          </w:p>
        </w:tc>
      </w:tr>
      <w:tr w:rsidR="00461DC0" w:rsidRPr="00DE5341" w14:paraId="6044B30C" w14:textId="77777777" w:rsidTr="00D24C13">
        <w:tc>
          <w:tcPr>
            <w:tcW w:w="4027" w:type="dxa"/>
            <w:tcBorders>
              <w:top w:val="single" w:sz="4" w:space="0" w:color="auto"/>
              <w:left w:val="single" w:sz="4" w:space="0" w:color="auto"/>
              <w:bottom w:val="single" w:sz="4" w:space="0" w:color="auto"/>
              <w:right w:val="single" w:sz="4" w:space="0" w:color="auto"/>
            </w:tcBorders>
            <w:hideMark/>
          </w:tcPr>
          <w:p w14:paraId="511B5338" w14:textId="77777777" w:rsidR="00461DC0" w:rsidRPr="00DE5341" w:rsidRDefault="00461DC0" w:rsidP="00D24C13">
            <w:pPr>
              <w:pStyle w:val="TAL"/>
              <w:rPr>
                <w:i/>
                <w:lang w:eastAsia="sv-SE"/>
              </w:rPr>
            </w:pPr>
            <w:r w:rsidRPr="00DE5341">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2054621D" w14:textId="77777777" w:rsidR="00461DC0" w:rsidRPr="00DE5341" w:rsidRDefault="00461DC0" w:rsidP="00D24C13">
            <w:pPr>
              <w:pStyle w:val="TAL"/>
              <w:rPr>
                <w:lang w:eastAsia="sv-SE"/>
              </w:rPr>
            </w:pPr>
            <w:r w:rsidRPr="00DE5341">
              <w:rPr>
                <w:lang w:eastAsia="sv-SE"/>
              </w:rPr>
              <w:t xml:space="preserve">This field is optionally present, Need R, for SCells. It is absent otherwise. </w:t>
            </w:r>
          </w:p>
        </w:tc>
      </w:tr>
      <w:tr w:rsidR="00461DC0" w:rsidRPr="00DE5341" w14:paraId="0F8E54F2" w14:textId="77777777" w:rsidTr="00D24C13">
        <w:tc>
          <w:tcPr>
            <w:tcW w:w="4027" w:type="dxa"/>
            <w:tcBorders>
              <w:top w:val="single" w:sz="4" w:space="0" w:color="auto"/>
              <w:left w:val="single" w:sz="4" w:space="0" w:color="auto"/>
              <w:bottom w:val="single" w:sz="4" w:space="0" w:color="auto"/>
              <w:right w:val="single" w:sz="4" w:space="0" w:color="auto"/>
            </w:tcBorders>
            <w:hideMark/>
          </w:tcPr>
          <w:p w14:paraId="4695BC42" w14:textId="77777777" w:rsidR="00461DC0" w:rsidRPr="00DE5341" w:rsidRDefault="00461DC0" w:rsidP="00D24C13">
            <w:pPr>
              <w:pStyle w:val="TAL"/>
              <w:rPr>
                <w:i/>
                <w:lang w:eastAsia="sv-SE"/>
              </w:rPr>
            </w:pPr>
            <w:r w:rsidRPr="00DE5341">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79641534" w14:textId="77777777" w:rsidR="00461DC0" w:rsidRPr="00DE5341" w:rsidRDefault="00461DC0" w:rsidP="00D24C13">
            <w:pPr>
              <w:pStyle w:val="TAL"/>
              <w:rPr>
                <w:lang w:eastAsia="sv-SE"/>
              </w:rPr>
            </w:pPr>
            <w:r w:rsidRPr="00DE5341">
              <w:rPr>
                <w:lang w:eastAsia="sv-SE"/>
              </w:rPr>
              <w:t>This field is optionally present, Need S, for SCells except PUCCH SCells. It is absent otherwise.</w:t>
            </w:r>
          </w:p>
        </w:tc>
      </w:tr>
      <w:tr w:rsidR="00461DC0" w:rsidRPr="00DE5341" w14:paraId="15BA93E0" w14:textId="77777777" w:rsidTr="00D24C13">
        <w:tc>
          <w:tcPr>
            <w:tcW w:w="4027" w:type="dxa"/>
            <w:tcBorders>
              <w:top w:val="single" w:sz="4" w:space="0" w:color="auto"/>
              <w:left w:val="single" w:sz="4" w:space="0" w:color="auto"/>
              <w:bottom w:val="single" w:sz="4" w:space="0" w:color="auto"/>
              <w:right w:val="single" w:sz="4" w:space="0" w:color="auto"/>
            </w:tcBorders>
            <w:hideMark/>
          </w:tcPr>
          <w:p w14:paraId="625D6E80" w14:textId="77777777" w:rsidR="00461DC0" w:rsidRPr="00DE5341" w:rsidRDefault="00461DC0" w:rsidP="00D24C13">
            <w:pPr>
              <w:pStyle w:val="TAL"/>
              <w:rPr>
                <w:i/>
                <w:lang w:eastAsia="sv-SE"/>
              </w:rPr>
            </w:pPr>
            <w:r w:rsidRPr="00DE5341">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3565133F" w14:textId="77777777" w:rsidR="00461DC0" w:rsidRPr="00DE5341" w:rsidRDefault="00461DC0" w:rsidP="00D24C13">
            <w:pPr>
              <w:pStyle w:val="TAL"/>
              <w:rPr>
                <w:lang w:eastAsia="sv-SE"/>
              </w:rPr>
            </w:pPr>
            <w:r w:rsidRPr="00DE5341">
              <w:rPr>
                <w:lang w:eastAsia="sv-SE"/>
              </w:rPr>
              <w:t xml:space="preserve">This field is mandatory present for a SpCell upon reconfiguration with </w:t>
            </w:r>
            <w:r w:rsidRPr="00DE5341">
              <w:rPr>
                <w:i/>
                <w:lang w:eastAsia="sv-SE"/>
              </w:rPr>
              <w:t>reconfigurationWithSync</w:t>
            </w:r>
            <w:r w:rsidRPr="00DE5341">
              <w:rPr>
                <w:lang w:eastAsia="sv-SE"/>
              </w:rPr>
              <w:t xml:space="preserve"> and upon </w:t>
            </w:r>
            <w:r w:rsidRPr="00DE5341">
              <w:rPr>
                <w:i/>
                <w:lang w:eastAsia="sv-SE"/>
              </w:rPr>
              <w:t>RRCSetup</w:t>
            </w:r>
            <w:r w:rsidRPr="00DE5341">
              <w:rPr>
                <w:lang w:eastAsia="sv-SE"/>
              </w:rPr>
              <w:t>/</w:t>
            </w:r>
            <w:r w:rsidRPr="00DE5341">
              <w:rPr>
                <w:i/>
                <w:lang w:eastAsia="sv-SE"/>
              </w:rPr>
              <w:t>RRCResume</w:t>
            </w:r>
            <w:r w:rsidRPr="00DE5341">
              <w:rPr>
                <w:lang w:eastAsia="sv-SE"/>
              </w:rPr>
              <w:t>.</w:t>
            </w:r>
          </w:p>
          <w:p w14:paraId="01A01D33" w14:textId="77777777" w:rsidR="00461DC0" w:rsidRPr="00DE5341" w:rsidRDefault="00461DC0" w:rsidP="00D24C13">
            <w:pPr>
              <w:pStyle w:val="TAL"/>
              <w:rPr>
                <w:lang w:eastAsia="sv-SE"/>
              </w:rPr>
            </w:pPr>
            <w:r w:rsidRPr="00DE5341">
              <w:rPr>
                <w:lang w:eastAsia="sv-SE"/>
              </w:rPr>
              <w:t xml:space="preserve">The field is optionally present for an SpCell, Need N, upon reconfiguration without </w:t>
            </w:r>
            <w:r w:rsidRPr="00DE5341">
              <w:rPr>
                <w:i/>
                <w:lang w:eastAsia="sv-SE"/>
              </w:rPr>
              <w:t>reconfigurationWithSync</w:t>
            </w:r>
            <w:r w:rsidRPr="00DE5341">
              <w:rPr>
                <w:lang w:eastAsia="sv-SE"/>
              </w:rPr>
              <w:t>.</w:t>
            </w:r>
          </w:p>
          <w:p w14:paraId="768CE1AD" w14:textId="77777777" w:rsidR="00461DC0" w:rsidRPr="00DE5341" w:rsidRDefault="00461DC0" w:rsidP="00D24C13">
            <w:pPr>
              <w:pStyle w:val="TAL"/>
              <w:rPr>
                <w:rFonts w:cs="Arial"/>
              </w:rPr>
            </w:pPr>
            <w:r w:rsidRPr="00DE5341">
              <w:rPr>
                <w:rFonts w:cs="Arial"/>
              </w:rPr>
              <w:t>The field is mandatory present for an SCell upon addition, and absent for SCell in other cases, Need M.</w:t>
            </w:r>
          </w:p>
        </w:tc>
      </w:tr>
      <w:tr w:rsidR="00461DC0" w:rsidRPr="00DE5341" w14:paraId="50C916E3" w14:textId="77777777" w:rsidTr="00D24C13">
        <w:tc>
          <w:tcPr>
            <w:tcW w:w="4027" w:type="dxa"/>
            <w:tcBorders>
              <w:top w:val="single" w:sz="4" w:space="0" w:color="auto"/>
              <w:left w:val="single" w:sz="4" w:space="0" w:color="auto"/>
              <w:bottom w:val="single" w:sz="4" w:space="0" w:color="auto"/>
              <w:right w:val="single" w:sz="4" w:space="0" w:color="auto"/>
            </w:tcBorders>
            <w:hideMark/>
          </w:tcPr>
          <w:p w14:paraId="31C7B84A" w14:textId="77777777" w:rsidR="00461DC0" w:rsidRPr="00DE5341" w:rsidRDefault="00461DC0" w:rsidP="00D24C13">
            <w:pPr>
              <w:pStyle w:val="TAL"/>
              <w:rPr>
                <w:i/>
                <w:lang w:eastAsia="sv-SE"/>
              </w:rPr>
            </w:pPr>
            <w:r w:rsidRPr="00DE5341">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55F5C666" w14:textId="77777777" w:rsidR="00461DC0" w:rsidRPr="00DE5341" w:rsidRDefault="00461DC0" w:rsidP="00D24C13">
            <w:pPr>
              <w:pStyle w:val="TAL"/>
              <w:rPr>
                <w:lang w:eastAsia="sv-SE"/>
              </w:rPr>
            </w:pPr>
            <w:r w:rsidRPr="00DE5341">
              <w:rPr>
                <w:lang w:eastAsia="sv-SE"/>
              </w:rPr>
              <w:t>This field is optionally present, Need R, for TDD cells. It is absent otherwise.</w:t>
            </w:r>
          </w:p>
        </w:tc>
      </w:tr>
      <w:tr w:rsidR="00461DC0" w:rsidRPr="00DE5341" w14:paraId="2FE5884C" w14:textId="77777777" w:rsidTr="00D24C13">
        <w:tc>
          <w:tcPr>
            <w:tcW w:w="4027" w:type="dxa"/>
            <w:tcBorders>
              <w:top w:val="single" w:sz="4" w:space="0" w:color="auto"/>
              <w:left w:val="single" w:sz="4" w:space="0" w:color="auto"/>
              <w:bottom w:val="single" w:sz="4" w:space="0" w:color="auto"/>
              <w:right w:val="single" w:sz="4" w:space="0" w:color="auto"/>
            </w:tcBorders>
            <w:hideMark/>
          </w:tcPr>
          <w:p w14:paraId="4D7FE884" w14:textId="77777777" w:rsidR="00461DC0" w:rsidRPr="00DE5341" w:rsidRDefault="00461DC0" w:rsidP="00D24C13">
            <w:pPr>
              <w:pStyle w:val="TAL"/>
              <w:rPr>
                <w:i/>
                <w:lang w:eastAsia="zh-CN"/>
              </w:rPr>
            </w:pPr>
            <w:r w:rsidRPr="00DE5341">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F07F8EE" w14:textId="77777777" w:rsidR="00461DC0" w:rsidRPr="00DE5341" w:rsidRDefault="00461DC0" w:rsidP="00D24C13">
            <w:pPr>
              <w:pStyle w:val="TAL"/>
              <w:rPr>
                <w:lang w:eastAsia="zh-CN"/>
              </w:rPr>
            </w:pPr>
            <w:r w:rsidRPr="00DE5341">
              <w:rPr>
                <w:lang w:eastAsia="zh-CN"/>
              </w:rPr>
              <w:t>For IAB-MT, this field is optionally present, Need R, for TDD cells. It is absent otherwise.</w:t>
            </w:r>
          </w:p>
        </w:tc>
      </w:tr>
    </w:tbl>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5D0DE5D2" w:rsidR="001E41F3" w:rsidRDefault="001E41F3">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461DC0">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454B81" w14:textId="77777777" w:rsidR="00AF59E0" w:rsidRDefault="00AF59E0">
      <w:r>
        <w:separator/>
      </w:r>
    </w:p>
  </w:endnote>
  <w:endnote w:type="continuationSeparator" w:id="0">
    <w:p w14:paraId="7806AB81" w14:textId="77777777" w:rsidR="00AF59E0" w:rsidRDefault="00AF5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7F4407" w14:textId="77777777" w:rsidR="000C4896" w:rsidRDefault="000C48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CCA4A" w14:textId="77777777" w:rsidR="000C4896" w:rsidRDefault="000C48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FBE46" w14:textId="77777777" w:rsidR="000C4896" w:rsidRDefault="000C48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6E88A2" w14:textId="77777777" w:rsidR="00AF59E0" w:rsidRDefault="00AF59E0">
      <w:r>
        <w:separator/>
      </w:r>
    </w:p>
  </w:footnote>
  <w:footnote w:type="continuationSeparator" w:id="0">
    <w:p w14:paraId="6CB7C0F3" w14:textId="77777777" w:rsidR="00AF59E0" w:rsidRDefault="00AF5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CCFD0" w14:textId="77777777" w:rsidR="000C4896" w:rsidRDefault="000C48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80B7F" w14:textId="77777777" w:rsidR="000C4896" w:rsidRDefault="000C48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A6394"/>
    <w:rsid w:val="000B7FED"/>
    <w:rsid w:val="000C038A"/>
    <w:rsid w:val="000C4896"/>
    <w:rsid w:val="000C6598"/>
    <w:rsid w:val="00125E03"/>
    <w:rsid w:val="00145D43"/>
    <w:rsid w:val="00192C46"/>
    <w:rsid w:val="00193130"/>
    <w:rsid w:val="001A08B3"/>
    <w:rsid w:val="001A7B60"/>
    <w:rsid w:val="001B52F0"/>
    <w:rsid w:val="001B7A65"/>
    <w:rsid w:val="001C568A"/>
    <w:rsid w:val="001C6FD8"/>
    <w:rsid w:val="001E41F3"/>
    <w:rsid w:val="00234D9A"/>
    <w:rsid w:val="002465C9"/>
    <w:rsid w:val="00252630"/>
    <w:rsid w:val="0026004D"/>
    <w:rsid w:val="002640DD"/>
    <w:rsid w:val="00275D12"/>
    <w:rsid w:val="002807BD"/>
    <w:rsid w:val="00284FEB"/>
    <w:rsid w:val="002860C4"/>
    <w:rsid w:val="002B5741"/>
    <w:rsid w:val="00305409"/>
    <w:rsid w:val="00324A06"/>
    <w:rsid w:val="003609EF"/>
    <w:rsid w:val="0036231A"/>
    <w:rsid w:val="00374DD4"/>
    <w:rsid w:val="003D2519"/>
    <w:rsid w:val="003E1A36"/>
    <w:rsid w:val="003E69A4"/>
    <w:rsid w:val="00410371"/>
    <w:rsid w:val="004242F1"/>
    <w:rsid w:val="004414A9"/>
    <w:rsid w:val="00456761"/>
    <w:rsid w:val="00461DC0"/>
    <w:rsid w:val="00466DC4"/>
    <w:rsid w:val="00471D05"/>
    <w:rsid w:val="00481B0E"/>
    <w:rsid w:val="004B75B7"/>
    <w:rsid w:val="0051580D"/>
    <w:rsid w:val="00547111"/>
    <w:rsid w:val="00550226"/>
    <w:rsid w:val="00592D74"/>
    <w:rsid w:val="005E2C44"/>
    <w:rsid w:val="00621188"/>
    <w:rsid w:val="006257ED"/>
    <w:rsid w:val="006647D4"/>
    <w:rsid w:val="00675D97"/>
    <w:rsid w:val="00695808"/>
    <w:rsid w:val="006A1045"/>
    <w:rsid w:val="006B46FB"/>
    <w:rsid w:val="006E21FB"/>
    <w:rsid w:val="007066A2"/>
    <w:rsid w:val="007264ED"/>
    <w:rsid w:val="0075520A"/>
    <w:rsid w:val="00792342"/>
    <w:rsid w:val="007977A8"/>
    <w:rsid w:val="007B512A"/>
    <w:rsid w:val="007C2097"/>
    <w:rsid w:val="007D6A07"/>
    <w:rsid w:val="007F7259"/>
    <w:rsid w:val="008040A8"/>
    <w:rsid w:val="008174BE"/>
    <w:rsid w:val="008279FA"/>
    <w:rsid w:val="00844C6D"/>
    <w:rsid w:val="008626E7"/>
    <w:rsid w:val="00870EE7"/>
    <w:rsid w:val="008863B9"/>
    <w:rsid w:val="008A45A6"/>
    <w:rsid w:val="008A78C1"/>
    <w:rsid w:val="008F686C"/>
    <w:rsid w:val="009049AE"/>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90E63"/>
    <w:rsid w:val="00AA2CBC"/>
    <w:rsid w:val="00AC5820"/>
    <w:rsid w:val="00AC5A3B"/>
    <w:rsid w:val="00AD1CD8"/>
    <w:rsid w:val="00AF59E0"/>
    <w:rsid w:val="00B20A5D"/>
    <w:rsid w:val="00B258BB"/>
    <w:rsid w:val="00B67B97"/>
    <w:rsid w:val="00B968C8"/>
    <w:rsid w:val="00BA17E4"/>
    <w:rsid w:val="00BA3EC5"/>
    <w:rsid w:val="00BA51D9"/>
    <w:rsid w:val="00BB5DFC"/>
    <w:rsid w:val="00BD279D"/>
    <w:rsid w:val="00BD6BB8"/>
    <w:rsid w:val="00BF30BD"/>
    <w:rsid w:val="00BF6FEF"/>
    <w:rsid w:val="00C66BA2"/>
    <w:rsid w:val="00C9589A"/>
    <w:rsid w:val="00C95985"/>
    <w:rsid w:val="00CC5026"/>
    <w:rsid w:val="00CC68D0"/>
    <w:rsid w:val="00D03F9A"/>
    <w:rsid w:val="00D06D51"/>
    <w:rsid w:val="00D24991"/>
    <w:rsid w:val="00D50255"/>
    <w:rsid w:val="00D51B46"/>
    <w:rsid w:val="00D66520"/>
    <w:rsid w:val="00DB3349"/>
    <w:rsid w:val="00DE34CF"/>
    <w:rsid w:val="00E13F3D"/>
    <w:rsid w:val="00E16066"/>
    <w:rsid w:val="00E32535"/>
    <w:rsid w:val="00E34898"/>
    <w:rsid w:val="00EB09B7"/>
    <w:rsid w:val="00ED02C1"/>
    <w:rsid w:val="00EE7D7C"/>
    <w:rsid w:val="00F25D98"/>
    <w:rsid w:val="00F300FB"/>
    <w:rsid w:val="00F676A8"/>
    <w:rsid w:val="00F878E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61DC0"/>
    <w:rPr>
      <w:rFonts w:ascii="Times New Roman" w:hAnsi="Times New Roman"/>
      <w:lang w:val="en-GB" w:eastAsia="en-US"/>
    </w:rPr>
  </w:style>
  <w:style w:type="character" w:customStyle="1" w:styleId="PLChar">
    <w:name w:val="PL Char"/>
    <w:link w:val="PL"/>
    <w:qFormat/>
    <w:rsid w:val="00461DC0"/>
    <w:rPr>
      <w:rFonts w:ascii="Courier New" w:hAnsi="Courier New"/>
      <w:noProof/>
      <w:sz w:val="16"/>
      <w:lang w:val="en-GB" w:eastAsia="en-US"/>
    </w:rPr>
  </w:style>
  <w:style w:type="character" w:customStyle="1" w:styleId="TALCar">
    <w:name w:val="TAL Car"/>
    <w:link w:val="TAL"/>
    <w:qFormat/>
    <w:rsid w:val="00461DC0"/>
    <w:rPr>
      <w:rFonts w:ascii="Arial" w:hAnsi="Arial"/>
      <w:sz w:val="18"/>
      <w:lang w:val="en-GB" w:eastAsia="en-US"/>
    </w:rPr>
  </w:style>
  <w:style w:type="character" w:customStyle="1" w:styleId="TAHCar">
    <w:name w:val="TAH Car"/>
    <w:link w:val="TAH"/>
    <w:qFormat/>
    <w:locked/>
    <w:rsid w:val="00461DC0"/>
    <w:rPr>
      <w:rFonts w:ascii="Arial" w:hAnsi="Arial"/>
      <w:b/>
      <w:sz w:val="18"/>
      <w:lang w:val="en-GB" w:eastAsia="en-US"/>
    </w:rPr>
  </w:style>
  <w:style w:type="character" w:customStyle="1" w:styleId="THChar">
    <w:name w:val="TH Char"/>
    <w:link w:val="TH"/>
    <w:qFormat/>
    <w:rsid w:val="00461DC0"/>
    <w:rPr>
      <w:rFonts w:ascii="Arial" w:hAnsi="Arial"/>
      <w:b/>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174BE"/>
    <w:rPr>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목록 단락,列表段落11"/>
    <w:basedOn w:val="Normal"/>
    <w:link w:val="ListParagraphChar"/>
    <w:uiPriority w:val="34"/>
    <w:qFormat/>
    <w:rsid w:val="008174BE"/>
    <w:pPr>
      <w:spacing w:after="0"/>
      <w:ind w:left="720"/>
      <w:contextualSpacing/>
    </w:pPr>
    <w:rPr>
      <w:rFonts w:ascii="CG Times (WN)" w:hAnsi="CG Times (WN)"/>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2_RL2/TSGR2_114-e/Docs/R2-2104717.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5AIRPNAIUNRU-859666464-8909</_dlc_DocId>
    <_dlc_DocIdUrl xmlns="71c5aaf6-e6ce-465b-b873-5148d2a4c105">
      <Url>https://nokia.sharepoint.com/sites/c5g/e2earch/_layouts/15/DocIdRedir.aspx?ID=5AIRPNAIUNRU-859666464-8909</Url>
      <Description>5AIRPNAIUNRU-859666464-8909</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1E27EF9A-9186-4F5B-9E06-050D54D08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5044</Words>
  <Characters>28757</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33734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Tero Henttonen</dc:creator>
  <cp:keywords/>
  <dc:description/>
  <cp:lastModifiedBy>Henttonen, Tero (Nokia - FI/Espoo)</cp:lastModifiedBy>
  <cp:revision>3</cp:revision>
  <cp:lastPrinted>1899-12-31T22:59:00Z</cp:lastPrinted>
  <dcterms:created xsi:type="dcterms:W3CDTF">2021-05-10T13:50:00Z</dcterms:created>
  <dcterms:modified xsi:type="dcterms:W3CDTF">2021-05-10T14:18:00Z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547db5ab-dc34-4923-8ebd-bde4fed7d820</vt:lpwstr>
  </property>
</Properties>
</file>